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28E1F" w14:textId="51FC9A7A" w:rsidR="008F518D" w:rsidRPr="00077577" w:rsidRDefault="00EA00B9" w:rsidP="00077577">
      <w:pPr>
        <w:pStyle w:val="Brdtekst"/>
        <w:rPr>
          <w:rFonts w:ascii="FORSVARET-Medium" w:hAnsi="FORSVARET-Medium"/>
          <w:lang w:val="en-US"/>
        </w:rPr>
      </w:pPr>
      <w:r>
        <w:rPr>
          <w:rFonts w:ascii="FORSVARET-Medium" w:hAnsi="FORSVARET-Medium"/>
        </w:rPr>
        <w:t>2024038728</w:t>
      </w:r>
      <w:r w:rsidR="006F6E64" w:rsidRPr="00077577">
        <w:rPr>
          <w:rFonts w:ascii="FORSVARET-Medium" w:hAnsi="FORSVARET-Medium"/>
          <w:lang w:val="en-US"/>
        </w:rPr>
        <w:t xml:space="preserve"> F</w:t>
      </w:r>
      <w:r w:rsidR="008F518D" w:rsidRPr="00077577">
        <w:rPr>
          <w:rFonts w:ascii="FORSVARET-Medium" w:hAnsi="FORSVARET-Medium"/>
          <w:lang w:val="en-US"/>
        </w:rPr>
        <w:t>ramework agreement regarding explosives and igniters</w:t>
      </w:r>
    </w:p>
    <w:p w14:paraId="02223B3B" w14:textId="2BB6C403" w:rsidR="00077577" w:rsidRPr="00077577" w:rsidRDefault="00077577" w:rsidP="00077577">
      <w:pPr>
        <w:pStyle w:val="Brdtekst"/>
        <w:rPr>
          <w:rFonts w:ascii="FORSVARET-Medium" w:hAnsi="FORSVARET-Medium"/>
          <w:lang w:val="en-US"/>
        </w:rPr>
      </w:pPr>
      <w:r w:rsidRPr="00077577">
        <w:rPr>
          <w:rFonts w:ascii="FORSVARET-Medium" w:hAnsi="FORSVARET-Medium"/>
          <w:lang w:val="en-US"/>
        </w:rPr>
        <w:t>Area 13</w:t>
      </w:r>
      <w:r w:rsidR="00C36143">
        <w:rPr>
          <w:rFonts w:ascii="FORSVARET-Medium" w:hAnsi="FORSVARET-Medium"/>
          <w:lang w:val="en-US"/>
        </w:rPr>
        <w:t xml:space="preserve"> </w:t>
      </w:r>
      <w:r w:rsidRPr="00077577">
        <w:rPr>
          <w:rFonts w:ascii="FORSVARET-Medium" w:hAnsi="FORSVARET-Medium"/>
          <w:lang w:val="en-US"/>
        </w:rPr>
        <w:t>Shock tube</w:t>
      </w:r>
    </w:p>
    <w:p w14:paraId="5990395F" w14:textId="7825D879" w:rsidR="00CA7DE1" w:rsidRDefault="00CA7DE1" w:rsidP="00CA7DE1">
      <w:pPr>
        <w:pStyle w:val="Brdtekst"/>
        <w:rPr>
          <w:rFonts w:ascii="FORSVARET-Medium" w:hAnsi="FORSVARET-Medium"/>
          <w:lang w:val="en-US"/>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7C4E0EAA" w14:textId="691B5B73" w:rsidR="007F09AE" w:rsidRDefault="007F09AE" w:rsidP="007F09AE">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AEF1D8F"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x8A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" o:allowincell="f" filled="f"/>
            </w:pict>
          </mc:Fallback>
        </mc:AlternateContent>
      </w:r>
      <w:r>
        <w:rPr>
          <w:b/>
          <w:sz w:val="40"/>
        </w:rPr>
        <w:t>Request for Visit</w:t>
      </w:r>
    </w:p>
    <w:p w14:paraId="59957ECD" w14:textId="77777777" w:rsidR="007F09AE" w:rsidRDefault="007F09AE" w:rsidP="007F09AE">
      <w:pPr>
        <w:pStyle w:val="Brdtekstpflgende"/>
        <w:rPr>
          <w:b/>
          <w:sz w:val="20"/>
          <w:lang w:val="en-GB"/>
        </w:rPr>
      </w:pPr>
    </w:p>
    <w:p w14:paraId="572E5FA7" w14:textId="77777777" w:rsidR="007F09AE" w:rsidRDefault="007F09AE" w:rsidP="007F09AE">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14:paraId="55C33A54" w14:textId="77777777" w:rsidTr="0050579A">
        <w:trPr>
          <w:gridAfter w:val="1"/>
          <w:wAfter w:w="993" w:type="dxa"/>
        </w:trPr>
        <w:tc>
          <w:tcPr>
            <w:tcW w:w="1630" w:type="dxa"/>
          </w:tcPr>
          <w:p w14:paraId="29187A10" w14:textId="77777777" w:rsidR="007F09AE" w:rsidRDefault="007F09AE" w:rsidP="0050579A">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14:paraId="2B0F7CF9" w14:textId="77777777" w:rsidR="007F09AE" w:rsidRDefault="007F09AE" w:rsidP="0050579A">
            <w:pPr>
              <w:pStyle w:val="Brdtekstpflgende"/>
              <w:rPr>
                <w:b/>
                <w:sz w:val="16"/>
                <w:lang w:val="en-GB"/>
              </w:rPr>
            </w:pPr>
          </w:p>
        </w:tc>
        <w:tc>
          <w:tcPr>
            <w:tcW w:w="1023" w:type="dxa"/>
          </w:tcPr>
          <w:p w14:paraId="0C3A290A" w14:textId="77777777" w:rsidR="007F09AE" w:rsidRDefault="007F09AE" w:rsidP="0050579A">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14:paraId="2E450A2C" w14:textId="77777777" w:rsidR="007F09AE" w:rsidRDefault="007F09AE" w:rsidP="0050579A">
            <w:pPr>
              <w:pStyle w:val="Brdtekstpflgende"/>
              <w:jc w:val="center"/>
              <w:rPr>
                <w:b/>
                <w:sz w:val="16"/>
                <w:lang w:val="en-GB"/>
              </w:rPr>
            </w:pPr>
          </w:p>
        </w:tc>
        <w:tc>
          <w:tcPr>
            <w:tcW w:w="284" w:type="dxa"/>
          </w:tcPr>
          <w:p w14:paraId="29A413E6" w14:textId="77777777" w:rsidR="007F09AE" w:rsidRDefault="007F09AE" w:rsidP="0050579A">
            <w:pPr>
              <w:pStyle w:val="Brdtekstpflgende"/>
              <w:jc w:val="center"/>
              <w:rPr>
                <w:b/>
                <w:sz w:val="16"/>
                <w:lang w:val="en-GB"/>
              </w:rPr>
            </w:pPr>
            <w:r>
              <w:rPr>
                <w:b/>
                <w:sz w:val="16"/>
                <w:lang w:val="en-GB"/>
              </w:rPr>
              <w:t>/</w:t>
            </w:r>
          </w:p>
        </w:tc>
        <w:tc>
          <w:tcPr>
            <w:tcW w:w="425" w:type="dxa"/>
          </w:tcPr>
          <w:p w14:paraId="169C3733" w14:textId="77777777" w:rsidR="007F09AE" w:rsidRDefault="007F09AE" w:rsidP="0050579A">
            <w:pPr>
              <w:pStyle w:val="Brdtekstpflgende"/>
              <w:jc w:val="center"/>
              <w:rPr>
                <w:b/>
                <w:sz w:val="16"/>
                <w:lang w:val="en-GB"/>
              </w:rPr>
            </w:pPr>
          </w:p>
        </w:tc>
        <w:tc>
          <w:tcPr>
            <w:tcW w:w="425" w:type="dxa"/>
          </w:tcPr>
          <w:p w14:paraId="01FE4E70" w14:textId="77777777" w:rsidR="007F09AE" w:rsidRDefault="007F09AE" w:rsidP="0050579A">
            <w:pPr>
              <w:pStyle w:val="Brdtekstpflgende"/>
              <w:jc w:val="center"/>
              <w:rPr>
                <w:b/>
                <w:sz w:val="16"/>
                <w:lang w:val="en-GB"/>
              </w:rPr>
            </w:pPr>
            <w:r>
              <w:rPr>
                <w:b/>
                <w:sz w:val="16"/>
                <w:lang w:val="en-GB"/>
              </w:rPr>
              <w:t>/</w:t>
            </w:r>
          </w:p>
        </w:tc>
        <w:tc>
          <w:tcPr>
            <w:tcW w:w="425" w:type="dxa"/>
          </w:tcPr>
          <w:p w14:paraId="1413C6ED" w14:textId="77777777" w:rsidR="007F09AE" w:rsidRDefault="007F09AE" w:rsidP="0050579A">
            <w:pPr>
              <w:pStyle w:val="Brdtekstpflgende"/>
              <w:jc w:val="center"/>
              <w:rPr>
                <w:b/>
                <w:sz w:val="16"/>
                <w:lang w:val="en-GB"/>
              </w:rPr>
            </w:pPr>
          </w:p>
        </w:tc>
      </w:tr>
      <w:tr w:rsidR="007F09AE" w14:paraId="39105D76" w14:textId="77777777" w:rsidTr="0050579A">
        <w:tc>
          <w:tcPr>
            <w:tcW w:w="1630" w:type="dxa"/>
          </w:tcPr>
          <w:p w14:paraId="3DA19D41" w14:textId="77777777" w:rsidR="007F09AE" w:rsidRDefault="007F09AE" w:rsidP="0050579A">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14:paraId="7C1AA04D" w14:textId="77777777" w:rsidR="007F09AE" w:rsidRDefault="007F09AE" w:rsidP="0050579A">
            <w:pPr>
              <w:pStyle w:val="Brdtekstpflgende"/>
              <w:rPr>
                <w:b/>
                <w:sz w:val="16"/>
                <w:lang w:val="en-GB"/>
              </w:rPr>
            </w:pPr>
          </w:p>
        </w:tc>
        <w:tc>
          <w:tcPr>
            <w:tcW w:w="1023" w:type="dxa"/>
          </w:tcPr>
          <w:p w14:paraId="24849413" w14:textId="77777777" w:rsidR="007F09AE" w:rsidRDefault="007F09AE" w:rsidP="0050579A">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14:paraId="0D31582D" w14:textId="77777777" w:rsidR="007F09AE" w:rsidRDefault="007F09AE" w:rsidP="0050579A">
            <w:pPr>
              <w:pStyle w:val="Brdtekstpflgende"/>
              <w:rPr>
                <w:b/>
                <w:sz w:val="16"/>
                <w:lang w:val="en-GB"/>
              </w:rPr>
            </w:pPr>
          </w:p>
        </w:tc>
      </w:tr>
    </w:tbl>
    <w:p w14:paraId="43DE4AA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ABE8D28"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qi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" o:allowincell="f" filled="f"/>
            </w:pict>
          </mc:Fallback>
        </mc:AlternateContent>
      </w:r>
    </w:p>
    <w:p w14:paraId="41E32A95" w14:textId="77777777" w:rsidR="007F09AE" w:rsidRDefault="007F09AE" w:rsidP="007F09AE">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14:paraId="15C5C1C9" w14:textId="77777777" w:rsidTr="0050579A">
        <w:tc>
          <w:tcPr>
            <w:tcW w:w="2055" w:type="dxa"/>
          </w:tcPr>
          <w:p w14:paraId="42E57344" w14:textId="77777777" w:rsidR="007F09AE" w:rsidRDefault="007F09AE" w:rsidP="0050579A">
            <w:pPr>
              <w:pStyle w:val="Brdtekstpflgende"/>
              <w:rPr>
                <w:b/>
                <w:sz w:val="16"/>
                <w:lang w:val="en-GB"/>
              </w:rPr>
            </w:pPr>
            <w:r>
              <w:rPr>
                <w:b/>
                <w:sz w:val="16"/>
                <w:lang w:val="en-GB"/>
              </w:rPr>
              <w:t>NAME:</w:t>
            </w:r>
          </w:p>
        </w:tc>
        <w:tc>
          <w:tcPr>
            <w:tcW w:w="7439" w:type="dxa"/>
          </w:tcPr>
          <w:p w14:paraId="7783C912" w14:textId="77777777" w:rsidR="007F09AE" w:rsidRDefault="007F09AE" w:rsidP="0050579A">
            <w:pPr>
              <w:pStyle w:val="Brdtekstpflgende"/>
              <w:rPr>
                <w:b/>
                <w:sz w:val="16"/>
                <w:lang w:val="en-GB"/>
              </w:rPr>
            </w:pPr>
          </w:p>
        </w:tc>
      </w:tr>
      <w:tr w:rsidR="007F09AE" w14:paraId="3C68A75F" w14:textId="77777777" w:rsidTr="0050579A">
        <w:tc>
          <w:tcPr>
            <w:tcW w:w="2055" w:type="dxa"/>
          </w:tcPr>
          <w:p w14:paraId="5EA7F470" w14:textId="77777777" w:rsidR="007F09AE" w:rsidRDefault="007F09AE" w:rsidP="0050579A">
            <w:pPr>
              <w:pStyle w:val="Brdtekstpflgende"/>
              <w:rPr>
                <w:b/>
                <w:sz w:val="16"/>
                <w:lang w:val="en-GB"/>
              </w:rPr>
            </w:pPr>
            <w:r>
              <w:rPr>
                <w:b/>
                <w:sz w:val="16"/>
                <w:lang w:val="en-GB"/>
              </w:rPr>
              <w:t>POSTAL ADDRESS:</w:t>
            </w:r>
          </w:p>
        </w:tc>
        <w:tc>
          <w:tcPr>
            <w:tcW w:w="7439" w:type="dxa"/>
          </w:tcPr>
          <w:p w14:paraId="6C596445" w14:textId="77777777" w:rsidR="007F09AE" w:rsidRDefault="007F09AE" w:rsidP="0050579A">
            <w:pPr>
              <w:pStyle w:val="Brdtekstpflgende"/>
              <w:rPr>
                <w:b/>
                <w:sz w:val="16"/>
                <w:lang w:val="en-GB"/>
              </w:rPr>
            </w:pPr>
          </w:p>
        </w:tc>
      </w:tr>
    </w:tbl>
    <w:p w14:paraId="15E9CE8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BC84756">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1ADF1C1"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w2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i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" o:allowincell="f" filled="f"/>
            </w:pict>
          </mc:Fallback>
        </mc:AlternateContent>
      </w:r>
    </w:p>
    <w:p w14:paraId="45A5549B" w14:textId="77777777" w:rsidR="007F09AE" w:rsidRDefault="007F09AE" w:rsidP="007F09AE">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14:paraId="67CA701E" w14:textId="77777777" w:rsidTr="0050579A">
        <w:tc>
          <w:tcPr>
            <w:tcW w:w="1204" w:type="dxa"/>
          </w:tcPr>
          <w:p w14:paraId="72AB9B4B" w14:textId="77777777" w:rsidR="007F09AE" w:rsidRDefault="007F09AE" w:rsidP="0050579A">
            <w:pPr>
              <w:pStyle w:val="Brdtekstpflgende"/>
              <w:rPr>
                <w:b/>
                <w:sz w:val="16"/>
                <w:lang w:val="en-GB"/>
              </w:rPr>
            </w:pPr>
            <w:r>
              <w:rPr>
                <w:b/>
                <w:sz w:val="16"/>
                <w:lang w:val="en-GB"/>
              </w:rPr>
              <w:t>NAME:</w:t>
            </w:r>
          </w:p>
        </w:tc>
        <w:tc>
          <w:tcPr>
            <w:tcW w:w="8290" w:type="dxa"/>
          </w:tcPr>
          <w:p w14:paraId="3C71760C" w14:textId="77777777" w:rsidR="007F09AE" w:rsidRDefault="007F09AE" w:rsidP="0050579A">
            <w:pPr>
              <w:pStyle w:val="Brdtekstpflgende"/>
              <w:rPr>
                <w:b/>
                <w:sz w:val="16"/>
                <w:lang w:val="en-GB"/>
              </w:rPr>
            </w:pPr>
          </w:p>
        </w:tc>
      </w:tr>
      <w:tr w:rsidR="007F09AE" w14:paraId="7A8EB240" w14:textId="77777777" w:rsidTr="0050579A">
        <w:tc>
          <w:tcPr>
            <w:tcW w:w="1204" w:type="dxa"/>
          </w:tcPr>
          <w:p w14:paraId="5C3C0CDB" w14:textId="77777777" w:rsidR="007F09AE" w:rsidRDefault="007F09AE" w:rsidP="0050579A">
            <w:pPr>
              <w:pStyle w:val="Brdtekstpflgende"/>
              <w:rPr>
                <w:b/>
                <w:sz w:val="16"/>
                <w:lang w:val="en-GB"/>
              </w:rPr>
            </w:pPr>
            <w:r>
              <w:rPr>
                <w:b/>
                <w:sz w:val="16"/>
                <w:lang w:val="en-GB"/>
              </w:rPr>
              <w:t>ADDRESS:</w:t>
            </w:r>
          </w:p>
        </w:tc>
        <w:tc>
          <w:tcPr>
            <w:tcW w:w="8290" w:type="dxa"/>
          </w:tcPr>
          <w:p w14:paraId="06C62539" w14:textId="77777777" w:rsidR="007F09AE" w:rsidRDefault="007F09AE" w:rsidP="0050579A">
            <w:pPr>
              <w:pStyle w:val="Brdtekstpflgende"/>
              <w:rPr>
                <w:b/>
                <w:sz w:val="16"/>
                <w:lang w:val="en-GB"/>
              </w:rPr>
            </w:pPr>
          </w:p>
        </w:tc>
      </w:tr>
    </w:tbl>
    <w:p w14:paraId="4F594A71"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14:paraId="7AB62516" w14:textId="77777777" w:rsidTr="0050579A">
        <w:trPr>
          <w:gridAfter w:val="2"/>
          <w:wAfter w:w="4746" w:type="dxa"/>
        </w:trPr>
        <w:tc>
          <w:tcPr>
            <w:tcW w:w="2373" w:type="dxa"/>
          </w:tcPr>
          <w:p w14:paraId="2F89C15F" w14:textId="77777777" w:rsidR="007F09AE" w:rsidRDefault="007F09AE" w:rsidP="0050579A">
            <w:pPr>
              <w:pStyle w:val="Brdtekstpflgende"/>
              <w:rPr>
                <w:b/>
                <w:sz w:val="16"/>
                <w:lang w:val="en-GB"/>
              </w:rPr>
            </w:pPr>
            <w:r>
              <w:rPr>
                <w:b/>
                <w:sz w:val="16"/>
                <w:lang w:val="en-GB"/>
              </w:rPr>
              <w:t>TELEX/FAX NR:</w:t>
            </w:r>
          </w:p>
        </w:tc>
        <w:tc>
          <w:tcPr>
            <w:tcW w:w="2373" w:type="dxa"/>
          </w:tcPr>
          <w:p w14:paraId="52CC17B4" w14:textId="77777777" w:rsidR="007F09AE" w:rsidRDefault="007F09AE" w:rsidP="0050579A">
            <w:pPr>
              <w:pStyle w:val="Brdtekstpflgende"/>
              <w:rPr>
                <w:b/>
                <w:sz w:val="16"/>
                <w:lang w:val="en-GB"/>
              </w:rPr>
            </w:pPr>
          </w:p>
        </w:tc>
      </w:tr>
      <w:tr w:rsidR="007F09AE" w14:paraId="2856330B" w14:textId="77777777" w:rsidTr="0050579A">
        <w:tc>
          <w:tcPr>
            <w:tcW w:w="2373" w:type="dxa"/>
          </w:tcPr>
          <w:p w14:paraId="38B9AEE2" w14:textId="77777777" w:rsidR="007F09AE" w:rsidRDefault="007F09AE" w:rsidP="0050579A">
            <w:pPr>
              <w:pStyle w:val="Brdtekstpflgende"/>
              <w:rPr>
                <w:b/>
                <w:sz w:val="16"/>
                <w:lang w:val="en-GB"/>
              </w:rPr>
            </w:pPr>
            <w:r>
              <w:rPr>
                <w:b/>
                <w:sz w:val="16"/>
                <w:lang w:val="en-GB"/>
              </w:rPr>
              <w:t>POINT OF CONTACT:</w:t>
            </w:r>
          </w:p>
        </w:tc>
        <w:tc>
          <w:tcPr>
            <w:tcW w:w="2373" w:type="dxa"/>
          </w:tcPr>
          <w:p w14:paraId="4676F189" w14:textId="77777777" w:rsidR="007F09AE" w:rsidRDefault="007F09AE" w:rsidP="0050579A">
            <w:pPr>
              <w:pStyle w:val="Brdtekstpflgende"/>
              <w:rPr>
                <w:b/>
                <w:sz w:val="16"/>
                <w:lang w:val="en-GB"/>
              </w:rPr>
            </w:pPr>
          </w:p>
        </w:tc>
        <w:tc>
          <w:tcPr>
            <w:tcW w:w="1703" w:type="dxa"/>
          </w:tcPr>
          <w:p w14:paraId="5C1D0203" w14:textId="77777777" w:rsidR="007F09AE" w:rsidRDefault="007F09AE" w:rsidP="0050579A">
            <w:pPr>
              <w:pStyle w:val="Brdtekstpflgende"/>
              <w:rPr>
                <w:b/>
                <w:sz w:val="16"/>
                <w:lang w:val="en-GB"/>
              </w:rPr>
            </w:pPr>
            <w:r>
              <w:rPr>
                <w:b/>
                <w:sz w:val="16"/>
                <w:lang w:val="en-GB"/>
              </w:rPr>
              <w:t>TELEPHONE NR:</w:t>
            </w:r>
          </w:p>
        </w:tc>
        <w:tc>
          <w:tcPr>
            <w:tcW w:w="3043" w:type="dxa"/>
          </w:tcPr>
          <w:p w14:paraId="5FE326D9" w14:textId="77777777" w:rsidR="007F09AE" w:rsidRDefault="007F09AE" w:rsidP="0050579A">
            <w:pPr>
              <w:pStyle w:val="Brdtekstpflgende"/>
              <w:rPr>
                <w:b/>
                <w:sz w:val="16"/>
                <w:lang w:val="en-GB"/>
              </w:rPr>
            </w:pPr>
          </w:p>
        </w:tc>
      </w:tr>
    </w:tbl>
    <w:p w14:paraId="0DF0E92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2EB3C9E"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bo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5+Obo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14:paraId="626E45BF" w14:textId="77777777" w:rsidTr="0050579A">
        <w:tc>
          <w:tcPr>
            <w:tcW w:w="1913" w:type="dxa"/>
          </w:tcPr>
          <w:p w14:paraId="6E2DC4A0" w14:textId="77777777" w:rsidR="007F09AE" w:rsidRDefault="007F09AE" w:rsidP="0050579A">
            <w:pPr>
              <w:pStyle w:val="Brdtekstpflgende"/>
              <w:rPr>
                <w:b/>
                <w:sz w:val="16"/>
                <w:lang w:val="en-GB"/>
              </w:rPr>
            </w:pPr>
            <w:r>
              <w:rPr>
                <w:b/>
                <w:sz w:val="20"/>
                <w:lang w:val="en-GB"/>
              </w:rPr>
              <w:t>4. DATE OF VISIT:</w:t>
            </w:r>
          </w:p>
        </w:tc>
        <w:tc>
          <w:tcPr>
            <w:tcW w:w="425" w:type="dxa"/>
          </w:tcPr>
          <w:p w14:paraId="6CDD1C31" w14:textId="77777777" w:rsidR="007F09AE" w:rsidRDefault="007F09AE" w:rsidP="0050579A">
            <w:pPr>
              <w:pStyle w:val="Brdtekstpflgende"/>
              <w:jc w:val="center"/>
              <w:rPr>
                <w:b/>
                <w:sz w:val="16"/>
                <w:lang w:val="en-GB"/>
              </w:rPr>
            </w:pPr>
          </w:p>
        </w:tc>
        <w:tc>
          <w:tcPr>
            <w:tcW w:w="160" w:type="dxa"/>
          </w:tcPr>
          <w:p w14:paraId="798F7D8E" w14:textId="77777777" w:rsidR="007F09AE" w:rsidRDefault="007F09AE" w:rsidP="0050579A">
            <w:pPr>
              <w:pStyle w:val="Brdtekstpflgende"/>
              <w:jc w:val="center"/>
              <w:rPr>
                <w:b/>
                <w:sz w:val="16"/>
                <w:lang w:val="en-GB"/>
              </w:rPr>
            </w:pPr>
            <w:r>
              <w:rPr>
                <w:b/>
                <w:sz w:val="16"/>
                <w:lang w:val="en-GB"/>
              </w:rPr>
              <w:t>/</w:t>
            </w:r>
          </w:p>
        </w:tc>
        <w:tc>
          <w:tcPr>
            <w:tcW w:w="407" w:type="dxa"/>
          </w:tcPr>
          <w:p w14:paraId="10D0B73C" w14:textId="77777777" w:rsidR="007F09AE" w:rsidRDefault="007F09AE" w:rsidP="0050579A">
            <w:pPr>
              <w:pStyle w:val="Brdtekstpflgende"/>
              <w:jc w:val="center"/>
              <w:rPr>
                <w:b/>
                <w:sz w:val="16"/>
                <w:lang w:val="en-GB"/>
              </w:rPr>
            </w:pPr>
          </w:p>
        </w:tc>
        <w:tc>
          <w:tcPr>
            <w:tcW w:w="160" w:type="dxa"/>
          </w:tcPr>
          <w:p w14:paraId="32123C02" w14:textId="77777777" w:rsidR="007F09AE" w:rsidRDefault="007F09AE" w:rsidP="0050579A">
            <w:pPr>
              <w:pStyle w:val="Brdtekstpflgende"/>
              <w:jc w:val="center"/>
              <w:rPr>
                <w:b/>
                <w:sz w:val="16"/>
                <w:lang w:val="en-GB"/>
              </w:rPr>
            </w:pPr>
            <w:r>
              <w:rPr>
                <w:b/>
                <w:sz w:val="16"/>
                <w:lang w:val="en-GB"/>
              </w:rPr>
              <w:t>/</w:t>
            </w:r>
          </w:p>
        </w:tc>
        <w:tc>
          <w:tcPr>
            <w:tcW w:w="407" w:type="dxa"/>
          </w:tcPr>
          <w:p w14:paraId="0094EFF3" w14:textId="77777777" w:rsidR="007F09AE" w:rsidRDefault="007F09AE" w:rsidP="0050579A">
            <w:pPr>
              <w:pStyle w:val="Brdtekstpflgende"/>
              <w:jc w:val="center"/>
              <w:rPr>
                <w:b/>
                <w:sz w:val="16"/>
                <w:lang w:val="en-GB"/>
              </w:rPr>
            </w:pPr>
          </w:p>
        </w:tc>
        <w:tc>
          <w:tcPr>
            <w:tcW w:w="452" w:type="dxa"/>
          </w:tcPr>
          <w:p w14:paraId="6CC5DADF" w14:textId="77777777" w:rsidR="007F09AE" w:rsidRDefault="007F09AE" w:rsidP="0050579A">
            <w:pPr>
              <w:pStyle w:val="Brdtekstpflgende"/>
              <w:jc w:val="center"/>
              <w:rPr>
                <w:b/>
                <w:sz w:val="16"/>
                <w:lang w:val="en-GB"/>
              </w:rPr>
            </w:pPr>
            <w:r>
              <w:rPr>
                <w:b/>
                <w:sz w:val="16"/>
                <w:lang w:val="en-GB"/>
              </w:rPr>
              <w:t>TO</w:t>
            </w:r>
          </w:p>
        </w:tc>
        <w:tc>
          <w:tcPr>
            <w:tcW w:w="399" w:type="dxa"/>
          </w:tcPr>
          <w:p w14:paraId="7D6A938C" w14:textId="77777777" w:rsidR="007F09AE" w:rsidRDefault="007F09AE" w:rsidP="0050579A">
            <w:pPr>
              <w:pStyle w:val="Brdtekstpflgende"/>
              <w:jc w:val="center"/>
              <w:rPr>
                <w:b/>
                <w:sz w:val="16"/>
                <w:lang w:val="en-GB"/>
              </w:rPr>
            </w:pPr>
          </w:p>
        </w:tc>
        <w:tc>
          <w:tcPr>
            <w:tcW w:w="165" w:type="dxa"/>
          </w:tcPr>
          <w:p w14:paraId="7CAB54DF" w14:textId="77777777" w:rsidR="007F09AE" w:rsidRDefault="007F09AE" w:rsidP="0050579A">
            <w:pPr>
              <w:pStyle w:val="Brdtekstpflgende"/>
              <w:jc w:val="center"/>
              <w:rPr>
                <w:b/>
                <w:sz w:val="16"/>
                <w:lang w:val="en-GB"/>
              </w:rPr>
            </w:pPr>
            <w:r>
              <w:rPr>
                <w:b/>
                <w:sz w:val="16"/>
                <w:lang w:val="en-GB"/>
              </w:rPr>
              <w:t>/</w:t>
            </w:r>
          </w:p>
        </w:tc>
        <w:tc>
          <w:tcPr>
            <w:tcW w:w="402" w:type="dxa"/>
          </w:tcPr>
          <w:p w14:paraId="53E3E852" w14:textId="77777777" w:rsidR="007F09AE" w:rsidRDefault="007F09AE" w:rsidP="0050579A">
            <w:pPr>
              <w:pStyle w:val="Brdtekstpflgende"/>
              <w:jc w:val="center"/>
              <w:rPr>
                <w:b/>
                <w:sz w:val="16"/>
                <w:lang w:val="en-GB"/>
              </w:rPr>
            </w:pPr>
          </w:p>
        </w:tc>
        <w:tc>
          <w:tcPr>
            <w:tcW w:w="202" w:type="dxa"/>
          </w:tcPr>
          <w:p w14:paraId="69546E9F" w14:textId="77777777" w:rsidR="007F09AE" w:rsidRDefault="007F09AE" w:rsidP="0050579A">
            <w:pPr>
              <w:pStyle w:val="Brdtekstpflgende"/>
              <w:jc w:val="center"/>
              <w:rPr>
                <w:b/>
                <w:sz w:val="16"/>
                <w:lang w:val="en-GB"/>
              </w:rPr>
            </w:pPr>
            <w:r>
              <w:rPr>
                <w:b/>
                <w:sz w:val="16"/>
                <w:lang w:val="en-GB"/>
              </w:rPr>
              <w:t>/</w:t>
            </w:r>
          </w:p>
        </w:tc>
        <w:tc>
          <w:tcPr>
            <w:tcW w:w="365" w:type="dxa"/>
          </w:tcPr>
          <w:p w14:paraId="6724CBFC" w14:textId="77777777" w:rsidR="007F09AE" w:rsidRDefault="007F09AE" w:rsidP="0050579A">
            <w:pPr>
              <w:pStyle w:val="Brdtekstpflgende"/>
              <w:jc w:val="center"/>
              <w:rPr>
                <w:b/>
                <w:sz w:val="16"/>
                <w:lang w:val="en-GB"/>
              </w:rPr>
            </w:pPr>
          </w:p>
        </w:tc>
        <w:tc>
          <w:tcPr>
            <w:tcW w:w="283" w:type="dxa"/>
          </w:tcPr>
          <w:p w14:paraId="09B276EA" w14:textId="77777777" w:rsidR="007F09AE" w:rsidRDefault="007F09AE" w:rsidP="0050579A">
            <w:pPr>
              <w:pStyle w:val="Brdtekstpflgende"/>
              <w:jc w:val="center"/>
              <w:rPr>
                <w:b/>
                <w:sz w:val="16"/>
                <w:lang w:val="en-GB"/>
              </w:rPr>
            </w:pPr>
            <w:r>
              <w:rPr>
                <w:b/>
                <w:sz w:val="16"/>
                <w:lang w:val="en-GB"/>
              </w:rPr>
              <w:t>(</w:t>
            </w:r>
          </w:p>
        </w:tc>
        <w:tc>
          <w:tcPr>
            <w:tcW w:w="426" w:type="dxa"/>
          </w:tcPr>
          <w:p w14:paraId="1E88A5DC" w14:textId="77777777" w:rsidR="007F09AE" w:rsidRDefault="007F09AE" w:rsidP="0050579A">
            <w:pPr>
              <w:pStyle w:val="Brdtekstpflgende"/>
              <w:jc w:val="center"/>
              <w:rPr>
                <w:b/>
                <w:sz w:val="16"/>
                <w:lang w:val="en-GB"/>
              </w:rPr>
            </w:pPr>
          </w:p>
        </w:tc>
        <w:tc>
          <w:tcPr>
            <w:tcW w:w="186" w:type="dxa"/>
          </w:tcPr>
          <w:p w14:paraId="7B4F9AE5" w14:textId="77777777" w:rsidR="007F09AE" w:rsidRDefault="007F09AE" w:rsidP="0050579A">
            <w:pPr>
              <w:pStyle w:val="Brdtekstpflgende"/>
              <w:jc w:val="center"/>
              <w:rPr>
                <w:b/>
                <w:sz w:val="16"/>
                <w:lang w:val="en-GB"/>
              </w:rPr>
            </w:pPr>
            <w:r>
              <w:rPr>
                <w:b/>
                <w:sz w:val="16"/>
                <w:lang w:val="en-GB"/>
              </w:rPr>
              <w:t>/</w:t>
            </w:r>
          </w:p>
        </w:tc>
        <w:tc>
          <w:tcPr>
            <w:tcW w:w="381" w:type="dxa"/>
          </w:tcPr>
          <w:p w14:paraId="37F64950" w14:textId="77777777" w:rsidR="007F09AE" w:rsidRDefault="007F09AE" w:rsidP="0050579A">
            <w:pPr>
              <w:pStyle w:val="Brdtekstpflgende"/>
              <w:jc w:val="center"/>
              <w:rPr>
                <w:b/>
                <w:sz w:val="16"/>
                <w:lang w:val="en-GB"/>
              </w:rPr>
            </w:pPr>
          </w:p>
        </w:tc>
        <w:tc>
          <w:tcPr>
            <w:tcW w:w="167" w:type="dxa"/>
          </w:tcPr>
          <w:p w14:paraId="7E676125" w14:textId="77777777" w:rsidR="007F09AE" w:rsidRDefault="007F09AE" w:rsidP="0050579A">
            <w:pPr>
              <w:pStyle w:val="Brdtekstpflgende"/>
              <w:jc w:val="center"/>
              <w:rPr>
                <w:b/>
                <w:sz w:val="16"/>
                <w:lang w:val="en-GB"/>
              </w:rPr>
            </w:pPr>
            <w:r>
              <w:rPr>
                <w:b/>
                <w:sz w:val="16"/>
                <w:lang w:val="en-GB"/>
              </w:rPr>
              <w:t>/</w:t>
            </w:r>
          </w:p>
        </w:tc>
        <w:tc>
          <w:tcPr>
            <w:tcW w:w="400" w:type="dxa"/>
          </w:tcPr>
          <w:p w14:paraId="5F06B589" w14:textId="77777777" w:rsidR="007F09AE" w:rsidRDefault="007F09AE" w:rsidP="0050579A">
            <w:pPr>
              <w:pStyle w:val="Brdtekstpflgende"/>
              <w:jc w:val="center"/>
              <w:rPr>
                <w:b/>
                <w:sz w:val="16"/>
                <w:lang w:val="en-GB"/>
              </w:rPr>
            </w:pPr>
          </w:p>
        </w:tc>
        <w:tc>
          <w:tcPr>
            <w:tcW w:w="431" w:type="dxa"/>
          </w:tcPr>
          <w:p w14:paraId="1F6F3498" w14:textId="77777777" w:rsidR="007F09AE" w:rsidRDefault="007F09AE" w:rsidP="0050579A">
            <w:pPr>
              <w:pStyle w:val="Brdtekstpflgende"/>
              <w:jc w:val="center"/>
              <w:rPr>
                <w:b/>
                <w:sz w:val="16"/>
                <w:lang w:val="en-GB"/>
              </w:rPr>
            </w:pPr>
            <w:r>
              <w:rPr>
                <w:b/>
                <w:sz w:val="16"/>
                <w:lang w:val="en-GB"/>
              </w:rPr>
              <w:t xml:space="preserve">TO </w:t>
            </w:r>
          </w:p>
        </w:tc>
        <w:tc>
          <w:tcPr>
            <w:tcW w:w="431" w:type="dxa"/>
          </w:tcPr>
          <w:p w14:paraId="08416D4F" w14:textId="77777777" w:rsidR="007F09AE" w:rsidRDefault="007F09AE" w:rsidP="0050579A">
            <w:pPr>
              <w:pStyle w:val="Brdtekstpflgende"/>
              <w:jc w:val="center"/>
              <w:rPr>
                <w:b/>
                <w:sz w:val="16"/>
                <w:lang w:val="en-GB"/>
              </w:rPr>
            </w:pPr>
          </w:p>
        </w:tc>
        <w:tc>
          <w:tcPr>
            <w:tcW w:w="179" w:type="dxa"/>
          </w:tcPr>
          <w:p w14:paraId="510B2B1E" w14:textId="77777777" w:rsidR="007F09AE" w:rsidRDefault="007F09AE" w:rsidP="0050579A">
            <w:pPr>
              <w:pStyle w:val="Brdtekstpflgende"/>
              <w:jc w:val="center"/>
              <w:rPr>
                <w:b/>
                <w:sz w:val="16"/>
                <w:lang w:val="en-GB"/>
              </w:rPr>
            </w:pPr>
            <w:r>
              <w:rPr>
                <w:b/>
                <w:sz w:val="16"/>
                <w:lang w:val="en-GB"/>
              </w:rPr>
              <w:t>/</w:t>
            </w:r>
          </w:p>
        </w:tc>
        <w:tc>
          <w:tcPr>
            <w:tcW w:w="376" w:type="dxa"/>
          </w:tcPr>
          <w:p w14:paraId="3481F950" w14:textId="77777777" w:rsidR="007F09AE" w:rsidRDefault="007F09AE" w:rsidP="0050579A">
            <w:pPr>
              <w:pStyle w:val="Brdtekstpflgende"/>
              <w:jc w:val="center"/>
              <w:rPr>
                <w:b/>
                <w:sz w:val="16"/>
                <w:lang w:val="en-GB"/>
              </w:rPr>
            </w:pPr>
          </w:p>
        </w:tc>
        <w:tc>
          <w:tcPr>
            <w:tcW w:w="218" w:type="dxa"/>
          </w:tcPr>
          <w:p w14:paraId="79463C9D" w14:textId="77777777" w:rsidR="007F09AE" w:rsidRDefault="007F09AE" w:rsidP="0050579A">
            <w:pPr>
              <w:pStyle w:val="Brdtekstpflgende"/>
              <w:jc w:val="center"/>
              <w:rPr>
                <w:b/>
                <w:sz w:val="16"/>
                <w:lang w:val="en-GB"/>
              </w:rPr>
            </w:pPr>
            <w:r>
              <w:rPr>
                <w:b/>
                <w:sz w:val="16"/>
                <w:lang w:val="en-GB"/>
              </w:rPr>
              <w:t>/</w:t>
            </w:r>
          </w:p>
        </w:tc>
        <w:tc>
          <w:tcPr>
            <w:tcW w:w="341" w:type="dxa"/>
          </w:tcPr>
          <w:p w14:paraId="169048FA" w14:textId="77777777" w:rsidR="007F09AE" w:rsidRDefault="007F09AE" w:rsidP="0050579A">
            <w:pPr>
              <w:pStyle w:val="Brdtekstpflgende"/>
              <w:jc w:val="center"/>
              <w:rPr>
                <w:b/>
                <w:sz w:val="16"/>
                <w:lang w:val="en-GB"/>
              </w:rPr>
            </w:pPr>
          </w:p>
        </w:tc>
        <w:tc>
          <w:tcPr>
            <w:tcW w:w="292" w:type="dxa"/>
          </w:tcPr>
          <w:p w14:paraId="384C4E8D" w14:textId="77777777" w:rsidR="007F09AE" w:rsidRDefault="007F09AE" w:rsidP="0050579A">
            <w:pPr>
              <w:pStyle w:val="Brdtekstpflgende"/>
              <w:jc w:val="center"/>
              <w:rPr>
                <w:b/>
                <w:sz w:val="16"/>
                <w:lang w:val="en-GB"/>
              </w:rPr>
            </w:pPr>
            <w:r>
              <w:rPr>
                <w:b/>
                <w:sz w:val="16"/>
                <w:lang w:val="en-GB"/>
              </w:rPr>
              <w:t>)</w:t>
            </w:r>
          </w:p>
        </w:tc>
      </w:tr>
    </w:tbl>
    <w:p w14:paraId="3B769803"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C91D06C"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T+g7gIAADc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" o:allowincell="f" filled="f"/>
            </w:pict>
          </mc:Fallback>
        </mc:AlternateContent>
      </w:r>
    </w:p>
    <w:p w14:paraId="4FB28CF2" w14:textId="77777777" w:rsidR="007F09AE" w:rsidRDefault="007F09AE" w:rsidP="007F09AE">
      <w:pPr>
        <w:pStyle w:val="Brdtekstpflgende"/>
        <w:rPr>
          <w:b/>
          <w:sz w:val="20"/>
          <w:lang w:val="en-GB"/>
        </w:rPr>
      </w:pPr>
      <w:r>
        <w:rPr>
          <w:b/>
          <w:sz w:val="20"/>
          <w:lang w:val="en-GB"/>
        </w:rPr>
        <w:t>5. TYPE OF VISIT (SELECT ONE FROM EACH COLUMN):</w:t>
      </w:r>
    </w:p>
    <w:p w14:paraId="0FD6024C" w14:textId="77777777" w:rsidR="007F09AE" w:rsidRDefault="007F09AE" w:rsidP="007F09AE">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14:paraId="2995B404" w14:textId="77777777" w:rsidTr="0050579A">
        <w:tc>
          <w:tcPr>
            <w:tcW w:w="425" w:type="dxa"/>
            <w:tcBorders>
              <w:top w:val="single" w:sz="6" w:space="0" w:color="auto"/>
              <w:left w:val="single" w:sz="6" w:space="0" w:color="auto"/>
              <w:bottom w:val="single" w:sz="6" w:space="0" w:color="auto"/>
              <w:right w:val="single" w:sz="6" w:space="0" w:color="auto"/>
            </w:tcBorders>
          </w:tcPr>
          <w:p w14:paraId="2022E40B" w14:textId="77777777" w:rsidR="007F09AE" w:rsidRDefault="007F09AE" w:rsidP="0050579A">
            <w:pPr>
              <w:pStyle w:val="Brdtekstpflgende"/>
              <w:ind w:left="528"/>
              <w:rPr>
                <w:b/>
                <w:sz w:val="16"/>
                <w:lang w:val="en-GB"/>
              </w:rPr>
            </w:pPr>
          </w:p>
        </w:tc>
        <w:tc>
          <w:tcPr>
            <w:tcW w:w="2615" w:type="dxa"/>
            <w:tcBorders>
              <w:left w:val="nil"/>
            </w:tcBorders>
          </w:tcPr>
          <w:p w14:paraId="759349F1" w14:textId="77777777" w:rsidR="007F09AE" w:rsidRDefault="007F09AE" w:rsidP="0050579A">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14:paraId="2E889B7D" w14:textId="77777777" w:rsidR="007F09AE" w:rsidRDefault="007F09AE" w:rsidP="0050579A">
            <w:pPr>
              <w:pStyle w:val="Brdtekstpflgende"/>
              <w:rPr>
                <w:b/>
                <w:sz w:val="16"/>
                <w:lang w:val="en-GB"/>
              </w:rPr>
            </w:pPr>
          </w:p>
        </w:tc>
        <w:tc>
          <w:tcPr>
            <w:tcW w:w="4895" w:type="dxa"/>
            <w:tcBorders>
              <w:left w:val="nil"/>
            </w:tcBorders>
          </w:tcPr>
          <w:p w14:paraId="49C1C454" w14:textId="77777777" w:rsidR="007F09AE" w:rsidRDefault="007F09AE" w:rsidP="0050579A">
            <w:pPr>
              <w:pStyle w:val="Brdtekstpflgende"/>
              <w:rPr>
                <w:b/>
                <w:sz w:val="16"/>
                <w:lang w:val="en-GB"/>
              </w:rPr>
            </w:pPr>
            <w:r>
              <w:rPr>
                <w:b/>
                <w:sz w:val="16"/>
                <w:lang w:val="en-GB"/>
              </w:rPr>
              <w:t>INITIATED BY REQUEST AGENCY OR FACILITY</w:t>
            </w:r>
          </w:p>
        </w:tc>
      </w:tr>
      <w:tr w:rsidR="007F09AE" w14:paraId="2DEE90B3" w14:textId="77777777" w:rsidTr="0050579A">
        <w:tc>
          <w:tcPr>
            <w:tcW w:w="425" w:type="dxa"/>
            <w:tcBorders>
              <w:top w:val="single" w:sz="6" w:space="0" w:color="auto"/>
              <w:left w:val="single" w:sz="6" w:space="0" w:color="auto"/>
              <w:bottom w:val="single" w:sz="6" w:space="0" w:color="auto"/>
              <w:right w:val="single" w:sz="6" w:space="0" w:color="auto"/>
            </w:tcBorders>
          </w:tcPr>
          <w:p w14:paraId="6F27CDB3" w14:textId="77777777" w:rsidR="007F09AE" w:rsidRDefault="007F09AE" w:rsidP="0050579A">
            <w:pPr>
              <w:pStyle w:val="Brdtekstpflgende"/>
              <w:ind w:left="528"/>
              <w:rPr>
                <w:b/>
                <w:sz w:val="16"/>
                <w:lang w:val="en-GB"/>
              </w:rPr>
            </w:pPr>
          </w:p>
        </w:tc>
        <w:tc>
          <w:tcPr>
            <w:tcW w:w="2615" w:type="dxa"/>
            <w:tcBorders>
              <w:left w:val="nil"/>
            </w:tcBorders>
          </w:tcPr>
          <w:p w14:paraId="650B3A78" w14:textId="77777777" w:rsidR="007F09AE" w:rsidRDefault="007F09AE" w:rsidP="0050579A">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14:paraId="7ACF03C1" w14:textId="77777777" w:rsidR="007F09AE" w:rsidRDefault="007F09AE" w:rsidP="0050579A">
            <w:pPr>
              <w:pStyle w:val="Brdtekstpflgende"/>
              <w:rPr>
                <w:b/>
                <w:sz w:val="16"/>
                <w:lang w:val="en-GB"/>
              </w:rPr>
            </w:pPr>
            <w:r>
              <w:rPr>
                <w:b/>
                <w:sz w:val="16"/>
                <w:lang w:val="en-GB"/>
              </w:rPr>
              <w:t xml:space="preserve">  </w:t>
            </w:r>
          </w:p>
        </w:tc>
        <w:tc>
          <w:tcPr>
            <w:tcW w:w="4895" w:type="dxa"/>
            <w:tcBorders>
              <w:left w:val="nil"/>
            </w:tcBorders>
          </w:tcPr>
          <w:p w14:paraId="72CFEE1C" w14:textId="77777777" w:rsidR="007F09AE" w:rsidRDefault="007F09AE" w:rsidP="0050579A">
            <w:pPr>
              <w:pStyle w:val="Brdtekstpflgende"/>
              <w:rPr>
                <w:b/>
                <w:sz w:val="16"/>
                <w:lang w:val="en-GB"/>
              </w:rPr>
            </w:pPr>
            <w:r>
              <w:rPr>
                <w:b/>
                <w:sz w:val="16"/>
                <w:lang w:val="en-GB"/>
              </w:rPr>
              <w:t>BY INVITATION OF THE FACILITY TO BE VISITED</w:t>
            </w:r>
          </w:p>
        </w:tc>
      </w:tr>
    </w:tbl>
    <w:p w14:paraId="3431E57D"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92C3389"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HIMtLXvAgAA&#10;NwYAAA4AAAAAAAAAAAAAAAAALgIAAGRycy9lMm9Eb2MueG1sUEsBAi0AFAAGAAgAAAAhAM0hgwXf&#10;AAAACgEAAA8AAAAAAAAAAAAAAAAASQUAAGRycy9kb3ducmV2LnhtbFBLBQYAAAAABAAEAPMAAABV&#10;BgAAAAA=&#10;" o:allowincell="f" filled="f"/>
            </w:pict>
          </mc:Fallback>
        </mc:AlternateContent>
      </w:r>
    </w:p>
    <w:p w14:paraId="793DCAAB" w14:textId="77777777" w:rsidR="007F09AE" w:rsidRDefault="007F09AE" w:rsidP="007F09AE">
      <w:pPr>
        <w:pStyle w:val="Brdtekstpflgende"/>
        <w:rPr>
          <w:b/>
          <w:sz w:val="20"/>
          <w:lang w:val="en-GB"/>
        </w:rPr>
      </w:pPr>
    </w:p>
    <w:p w14:paraId="5294EF4A" w14:textId="77777777" w:rsidR="007F09AE" w:rsidRDefault="007F09AE" w:rsidP="007F09AE">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14:paraId="2B8139F0" w14:textId="77777777" w:rsidTr="0050579A">
        <w:tc>
          <w:tcPr>
            <w:tcW w:w="9495" w:type="dxa"/>
            <w:gridSpan w:val="2"/>
          </w:tcPr>
          <w:p w14:paraId="36ACDCC0" w14:textId="77777777" w:rsidR="007F09AE" w:rsidRDefault="007F09AE" w:rsidP="0050579A">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6A43BEDA"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tl7gIAADY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" o:allowincell="f" filled="f"/>
                  </w:pict>
                </mc:Fallback>
              </mc:AlternateContent>
            </w:r>
          </w:p>
          <w:p w14:paraId="209D76B0" w14:textId="77777777" w:rsidR="007F09AE" w:rsidRDefault="007F09AE" w:rsidP="0050579A">
            <w:pPr>
              <w:pStyle w:val="Brdtekstpflgende"/>
              <w:rPr>
                <w:b/>
                <w:sz w:val="20"/>
                <w:lang w:val="en-GB"/>
              </w:rPr>
            </w:pPr>
          </w:p>
          <w:p w14:paraId="53DEF59C" w14:textId="77777777" w:rsidR="007F09AE" w:rsidRDefault="007F09AE" w:rsidP="0050579A">
            <w:pPr>
              <w:pStyle w:val="Brdtekstpflgende"/>
              <w:rPr>
                <w:b/>
                <w:sz w:val="20"/>
                <w:lang w:val="en-GB"/>
              </w:rPr>
            </w:pPr>
          </w:p>
        </w:tc>
      </w:tr>
      <w:tr w:rsidR="007F09AE" w14:paraId="11E828E7" w14:textId="77777777" w:rsidTr="0050579A">
        <w:tc>
          <w:tcPr>
            <w:tcW w:w="7300" w:type="dxa"/>
          </w:tcPr>
          <w:p w14:paraId="179884FB" w14:textId="77777777" w:rsidR="007F09AE" w:rsidRDefault="007F09AE" w:rsidP="0050579A">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14:paraId="51324E06" w14:textId="77777777" w:rsidR="007F09AE" w:rsidRDefault="007F09AE" w:rsidP="0050579A">
            <w:pPr>
              <w:pStyle w:val="Brdtekstpflgende"/>
              <w:rPr>
                <w:b/>
                <w:sz w:val="20"/>
                <w:lang w:val="en-GB"/>
              </w:rPr>
            </w:pPr>
          </w:p>
        </w:tc>
      </w:tr>
    </w:tbl>
    <w:p w14:paraId="1275EEE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531FFD35">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7879746"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ym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GE1nKbvAgAA&#10;NgYAAA4AAAAAAAAAAAAAAAAALgIAAGRycy9lMm9Eb2MueG1sUEsBAi0AFAAGAAgAAAAhAF3ZVzbf&#10;AAAACgEAAA8AAAAAAAAAAAAAAAAASQ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14:paraId="611E4CC4" w14:textId="77777777" w:rsidTr="0050579A">
        <w:tc>
          <w:tcPr>
            <w:tcW w:w="4747" w:type="dxa"/>
          </w:tcPr>
          <w:p w14:paraId="515AC43F" w14:textId="77777777" w:rsidR="007F09AE" w:rsidRDefault="007F09AE" w:rsidP="0050579A">
            <w:pPr>
              <w:pStyle w:val="Brdtekstpflgende"/>
              <w:rPr>
                <w:b/>
                <w:sz w:val="20"/>
                <w:lang w:val="en-GB"/>
              </w:rPr>
            </w:pPr>
            <w:r>
              <w:rPr>
                <w:b/>
                <w:sz w:val="20"/>
                <w:lang w:val="en-GB"/>
              </w:rPr>
              <w:t>8. IS THE VISIT PERTINENT TO:</w:t>
            </w:r>
          </w:p>
        </w:tc>
        <w:tc>
          <w:tcPr>
            <w:tcW w:w="1277" w:type="dxa"/>
          </w:tcPr>
          <w:p w14:paraId="222784CC" w14:textId="77777777" w:rsidR="007F09AE" w:rsidRDefault="007F09AE" w:rsidP="0050579A">
            <w:pPr>
              <w:pStyle w:val="Brdtekstpflgende"/>
              <w:rPr>
                <w:b/>
                <w:sz w:val="20"/>
                <w:lang w:val="en-GB"/>
              </w:rPr>
            </w:pPr>
            <w:r>
              <w:rPr>
                <w:b/>
                <w:sz w:val="20"/>
                <w:lang w:val="en-GB"/>
              </w:rPr>
              <w:t xml:space="preserve">SPECIFY: </w:t>
            </w:r>
          </w:p>
        </w:tc>
      </w:tr>
    </w:tbl>
    <w:p w14:paraId="6273E00E"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14:paraId="41C40A9F" w14:textId="77777777" w:rsidTr="0050579A">
        <w:trPr>
          <w:gridAfter w:val="1"/>
          <w:wAfter w:w="3883" w:type="dxa"/>
        </w:trPr>
        <w:tc>
          <w:tcPr>
            <w:tcW w:w="5032" w:type="dxa"/>
          </w:tcPr>
          <w:p w14:paraId="126765A9" w14:textId="77777777" w:rsidR="007F09AE" w:rsidRDefault="007F09AE" w:rsidP="0050579A">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14:paraId="23B3BF71" w14:textId="77777777" w:rsidR="007F09AE" w:rsidRDefault="007F09AE" w:rsidP="0050579A">
            <w:pPr>
              <w:pStyle w:val="Brdtekstpflgende"/>
              <w:rPr>
                <w:b/>
                <w:sz w:val="16"/>
                <w:lang w:val="en-GB"/>
              </w:rPr>
            </w:pPr>
          </w:p>
        </w:tc>
      </w:tr>
      <w:tr w:rsidR="007F09AE" w14:paraId="05DD1D07" w14:textId="77777777" w:rsidTr="0050579A">
        <w:trPr>
          <w:gridAfter w:val="1"/>
          <w:wAfter w:w="3883" w:type="dxa"/>
        </w:trPr>
        <w:tc>
          <w:tcPr>
            <w:tcW w:w="5032" w:type="dxa"/>
          </w:tcPr>
          <w:p w14:paraId="18D854EC" w14:textId="77777777" w:rsidR="007F09AE" w:rsidRDefault="007F09AE" w:rsidP="0050579A">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14:paraId="3E3EAF6F" w14:textId="77777777" w:rsidR="007F09AE" w:rsidRDefault="007F09AE" w:rsidP="0050579A">
            <w:pPr>
              <w:pStyle w:val="Brdtekstpflgende"/>
              <w:rPr>
                <w:b/>
                <w:sz w:val="16"/>
                <w:lang w:val="en-GB"/>
              </w:rPr>
            </w:pPr>
          </w:p>
        </w:tc>
      </w:tr>
      <w:tr w:rsidR="007F09AE" w14:paraId="011B4CF0" w14:textId="77777777" w:rsidTr="0050579A">
        <w:trPr>
          <w:gridAfter w:val="1"/>
          <w:wAfter w:w="3883" w:type="dxa"/>
        </w:trPr>
        <w:tc>
          <w:tcPr>
            <w:tcW w:w="5032" w:type="dxa"/>
          </w:tcPr>
          <w:p w14:paraId="0EAF5802" w14:textId="77777777" w:rsidR="007F09AE" w:rsidRDefault="007F09AE" w:rsidP="0050579A">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14:paraId="77CFFC9F" w14:textId="77777777" w:rsidR="007F09AE" w:rsidRDefault="007F09AE" w:rsidP="0050579A">
            <w:pPr>
              <w:pStyle w:val="Brdtekstpflgende"/>
              <w:rPr>
                <w:b/>
                <w:sz w:val="16"/>
                <w:lang w:val="en-GB"/>
              </w:rPr>
            </w:pPr>
          </w:p>
        </w:tc>
      </w:tr>
      <w:tr w:rsidR="007F09AE" w14:paraId="13D2F551" w14:textId="77777777" w:rsidTr="0050579A">
        <w:trPr>
          <w:gridAfter w:val="1"/>
          <w:wAfter w:w="3883" w:type="dxa"/>
        </w:trPr>
        <w:tc>
          <w:tcPr>
            <w:tcW w:w="5032" w:type="dxa"/>
          </w:tcPr>
          <w:p w14:paraId="0F633954" w14:textId="77777777" w:rsidR="007F09AE" w:rsidRDefault="007F09AE" w:rsidP="0050579A">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14:paraId="6C9B1073" w14:textId="77777777" w:rsidR="007F09AE" w:rsidRDefault="007F09AE" w:rsidP="0050579A">
            <w:pPr>
              <w:pStyle w:val="Brdtekstpflgende"/>
              <w:rPr>
                <w:b/>
                <w:sz w:val="16"/>
                <w:lang w:val="en-GB"/>
              </w:rPr>
            </w:pPr>
          </w:p>
        </w:tc>
      </w:tr>
      <w:tr w:rsidR="007F09AE" w14:paraId="61B99538" w14:textId="77777777" w:rsidTr="0050579A">
        <w:tc>
          <w:tcPr>
            <w:tcW w:w="5032" w:type="dxa"/>
          </w:tcPr>
          <w:p w14:paraId="1F19E4F1" w14:textId="77777777" w:rsidR="007F09AE" w:rsidRDefault="007F09AE" w:rsidP="0050579A">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14:paraId="3F70B416" w14:textId="77777777" w:rsidR="007F09AE" w:rsidRDefault="007F09AE" w:rsidP="0050579A">
            <w:pPr>
              <w:pStyle w:val="Brdtekstpflgende"/>
              <w:rPr>
                <w:b/>
                <w:sz w:val="16"/>
                <w:lang w:val="en-GB"/>
              </w:rPr>
            </w:pPr>
          </w:p>
        </w:tc>
      </w:tr>
    </w:tbl>
    <w:p w14:paraId="279E6E65" w14:textId="77777777" w:rsidR="007F09AE" w:rsidRDefault="007F09AE" w:rsidP="007F09AE">
      <w:pPr>
        <w:pStyle w:val="Brdtekstpflgende"/>
        <w:rPr>
          <w:b/>
          <w:sz w:val="20"/>
          <w:lang w:val="en-GB"/>
        </w:rPr>
      </w:pPr>
      <w:r>
        <w:rPr>
          <w:lang w:val="en-GB"/>
        </w:rPr>
        <w:br w:type="page"/>
      </w:r>
      <w:r>
        <w:rPr>
          <w:b/>
          <w:sz w:val="20"/>
          <w:lang w:val="en-GB"/>
        </w:rPr>
        <w:lastRenderedPageBreak/>
        <w:t>9. PARTICULARS OF VISITORS</w:t>
      </w:r>
    </w:p>
    <w:p w14:paraId="03FDE57F"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5BFC3683"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9r7QIAADU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14:paraId="57D6B4F9" w14:textId="77777777" w:rsidTr="0050579A">
        <w:trPr>
          <w:gridAfter w:val="1"/>
          <w:wAfter w:w="1814" w:type="dxa"/>
        </w:trPr>
        <w:tc>
          <w:tcPr>
            <w:tcW w:w="779" w:type="dxa"/>
          </w:tcPr>
          <w:p w14:paraId="3E59F395" w14:textId="77777777" w:rsidR="007F09AE" w:rsidRDefault="007F09AE" w:rsidP="0050579A">
            <w:pPr>
              <w:pStyle w:val="Brdtekstpflgende"/>
              <w:rPr>
                <w:b/>
                <w:sz w:val="16"/>
                <w:lang w:val="en-GB"/>
              </w:rPr>
            </w:pPr>
            <w:r>
              <w:rPr>
                <w:b/>
                <w:sz w:val="16"/>
                <w:lang w:val="en-GB"/>
              </w:rPr>
              <w:t>NAME:</w:t>
            </w:r>
          </w:p>
        </w:tc>
        <w:tc>
          <w:tcPr>
            <w:tcW w:w="5812" w:type="dxa"/>
            <w:gridSpan w:val="15"/>
          </w:tcPr>
          <w:p w14:paraId="1BE268AF" w14:textId="77777777" w:rsidR="007F09AE" w:rsidRDefault="007F09AE" w:rsidP="0050579A">
            <w:pPr>
              <w:pStyle w:val="Brdtekstpflgende"/>
              <w:rPr>
                <w:b/>
                <w:sz w:val="16"/>
                <w:lang w:val="en-GB"/>
              </w:rPr>
            </w:pPr>
          </w:p>
        </w:tc>
      </w:tr>
      <w:tr w:rsidR="007F09AE" w14:paraId="5FE7A78C" w14:textId="77777777" w:rsidTr="0050579A">
        <w:tc>
          <w:tcPr>
            <w:tcW w:w="1488" w:type="dxa"/>
            <w:gridSpan w:val="3"/>
          </w:tcPr>
          <w:p w14:paraId="62E9A586" w14:textId="77777777" w:rsidR="007F09AE" w:rsidRDefault="007F09AE" w:rsidP="0050579A">
            <w:pPr>
              <w:pStyle w:val="Brdtekstpflgende"/>
              <w:rPr>
                <w:b/>
                <w:sz w:val="16"/>
                <w:lang w:val="en-GB"/>
              </w:rPr>
            </w:pPr>
            <w:r>
              <w:rPr>
                <w:b/>
                <w:sz w:val="16"/>
                <w:lang w:val="en-GB"/>
              </w:rPr>
              <w:t>DATE OF BIRTH:</w:t>
            </w:r>
          </w:p>
        </w:tc>
        <w:tc>
          <w:tcPr>
            <w:tcW w:w="425" w:type="dxa"/>
          </w:tcPr>
          <w:p w14:paraId="387FE331" w14:textId="77777777" w:rsidR="007F09AE" w:rsidRDefault="007F09AE" w:rsidP="0050579A">
            <w:pPr>
              <w:pStyle w:val="Brdtekstpflgende"/>
              <w:jc w:val="center"/>
              <w:rPr>
                <w:b/>
                <w:sz w:val="16"/>
                <w:lang w:val="en-GB"/>
              </w:rPr>
            </w:pPr>
          </w:p>
        </w:tc>
        <w:tc>
          <w:tcPr>
            <w:tcW w:w="425" w:type="dxa"/>
            <w:gridSpan w:val="2"/>
          </w:tcPr>
          <w:p w14:paraId="1D3B9CA7"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12F581F2" w14:textId="77777777" w:rsidR="007F09AE" w:rsidRDefault="007F09AE" w:rsidP="0050579A">
            <w:pPr>
              <w:pStyle w:val="Brdtekstpflgende"/>
              <w:jc w:val="center"/>
              <w:rPr>
                <w:b/>
                <w:sz w:val="16"/>
                <w:lang w:val="en-GB"/>
              </w:rPr>
            </w:pPr>
          </w:p>
        </w:tc>
        <w:tc>
          <w:tcPr>
            <w:tcW w:w="425" w:type="dxa"/>
          </w:tcPr>
          <w:p w14:paraId="6F86DB21" w14:textId="77777777" w:rsidR="007F09AE" w:rsidRDefault="007F09AE" w:rsidP="0050579A">
            <w:pPr>
              <w:pStyle w:val="Brdtekstpflgende"/>
              <w:jc w:val="center"/>
              <w:rPr>
                <w:b/>
                <w:sz w:val="16"/>
                <w:lang w:val="en-GB"/>
              </w:rPr>
            </w:pPr>
            <w:r>
              <w:rPr>
                <w:b/>
                <w:sz w:val="16"/>
                <w:lang w:val="en-GB"/>
              </w:rPr>
              <w:t>/</w:t>
            </w:r>
          </w:p>
        </w:tc>
        <w:tc>
          <w:tcPr>
            <w:tcW w:w="567" w:type="dxa"/>
          </w:tcPr>
          <w:p w14:paraId="2391865D" w14:textId="77777777" w:rsidR="007F09AE" w:rsidRDefault="007F09AE" w:rsidP="0050579A">
            <w:pPr>
              <w:pStyle w:val="Brdtekstpflgende"/>
              <w:jc w:val="center"/>
              <w:rPr>
                <w:b/>
                <w:sz w:val="16"/>
                <w:lang w:val="en-GB"/>
              </w:rPr>
            </w:pPr>
          </w:p>
        </w:tc>
        <w:tc>
          <w:tcPr>
            <w:tcW w:w="1559" w:type="dxa"/>
            <w:gridSpan w:val="3"/>
          </w:tcPr>
          <w:p w14:paraId="20DC5D8D"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40FDB3CD" w14:textId="77777777" w:rsidR="007F09AE" w:rsidRDefault="007F09AE" w:rsidP="0050579A">
            <w:pPr>
              <w:pStyle w:val="Brdtekstpflgende"/>
              <w:rPr>
                <w:b/>
                <w:sz w:val="16"/>
                <w:lang w:val="en-GB"/>
              </w:rPr>
            </w:pPr>
          </w:p>
        </w:tc>
      </w:tr>
      <w:tr w:rsidR="007F09AE" w14:paraId="5DE1C86E" w14:textId="77777777" w:rsidTr="0050579A">
        <w:tc>
          <w:tcPr>
            <w:tcW w:w="2055" w:type="dxa"/>
            <w:gridSpan w:val="5"/>
          </w:tcPr>
          <w:p w14:paraId="55138B29" w14:textId="77777777" w:rsidR="007F09AE" w:rsidRDefault="007F09AE" w:rsidP="0050579A">
            <w:pPr>
              <w:pStyle w:val="Brdtekstpflgende"/>
              <w:rPr>
                <w:b/>
                <w:sz w:val="16"/>
                <w:lang w:val="en-GB"/>
              </w:rPr>
            </w:pPr>
            <w:r>
              <w:rPr>
                <w:b/>
                <w:sz w:val="16"/>
                <w:lang w:val="en-GB"/>
              </w:rPr>
              <w:t xml:space="preserve">SECURITY CLEARANCE:   </w:t>
            </w:r>
          </w:p>
        </w:tc>
        <w:tc>
          <w:tcPr>
            <w:tcW w:w="625" w:type="dxa"/>
            <w:gridSpan w:val="2"/>
          </w:tcPr>
          <w:p w14:paraId="69CE93E9" w14:textId="77777777" w:rsidR="007F09AE" w:rsidRDefault="007F09AE" w:rsidP="0050579A">
            <w:pPr>
              <w:pStyle w:val="Brdtekstpflgende"/>
              <w:rPr>
                <w:b/>
                <w:sz w:val="16"/>
                <w:lang w:val="en-GB"/>
              </w:rPr>
            </w:pPr>
          </w:p>
        </w:tc>
        <w:tc>
          <w:tcPr>
            <w:tcW w:w="1359" w:type="dxa"/>
            <w:gridSpan w:val="4"/>
          </w:tcPr>
          <w:p w14:paraId="350D40B0" w14:textId="77777777" w:rsidR="007F09AE" w:rsidRDefault="007F09AE" w:rsidP="0050579A">
            <w:pPr>
              <w:pStyle w:val="Brdtekstpflgende"/>
              <w:rPr>
                <w:b/>
                <w:sz w:val="16"/>
                <w:lang w:val="en-GB"/>
              </w:rPr>
            </w:pPr>
            <w:r>
              <w:rPr>
                <w:b/>
                <w:sz w:val="16"/>
                <w:lang w:val="en-GB"/>
              </w:rPr>
              <w:t>ID/PP NUMBER:</w:t>
            </w:r>
          </w:p>
        </w:tc>
        <w:tc>
          <w:tcPr>
            <w:tcW w:w="1071" w:type="dxa"/>
          </w:tcPr>
          <w:p w14:paraId="5877811E" w14:textId="77777777" w:rsidR="007F09AE" w:rsidRDefault="007F09AE" w:rsidP="0050579A">
            <w:pPr>
              <w:pStyle w:val="Brdtekstpflgende"/>
              <w:rPr>
                <w:b/>
                <w:sz w:val="16"/>
                <w:lang w:val="en-GB"/>
              </w:rPr>
            </w:pPr>
          </w:p>
        </w:tc>
        <w:tc>
          <w:tcPr>
            <w:tcW w:w="1350" w:type="dxa"/>
            <w:gridSpan w:val="3"/>
          </w:tcPr>
          <w:p w14:paraId="7BA14C4A"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75F89E67" w14:textId="77777777" w:rsidR="007F09AE" w:rsidRDefault="007F09AE" w:rsidP="0050579A">
            <w:pPr>
              <w:pStyle w:val="Brdtekstpflgende"/>
              <w:rPr>
                <w:b/>
                <w:sz w:val="16"/>
                <w:lang w:val="en-GB"/>
              </w:rPr>
            </w:pPr>
          </w:p>
        </w:tc>
      </w:tr>
      <w:tr w:rsidR="007F09AE" w14:paraId="4A56E5E9" w14:textId="77777777" w:rsidTr="0050579A">
        <w:trPr>
          <w:gridAfter w:val="3"/>
          <w:wAfter w:w="2980" w:type="dxa"/>
        </w:trPr>
        <w:tc>
          <w:tcPr>
            <w:tcW w:w="1063" w:type="dxa"/>
            <w:gridSpan w:val="2"/>
          </w:tcPr>
          <w:p w14:paraId="39D31D45"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7316BCD3" w14:textId="77777777" w:rsidR="007F09AE" w:rsidRDefault="007F09AE" w:rsidP="0050579A">
            <w:pPr>
              <w:pStyle w:val="Brdtekstpflgende"/>
              <w:rPr>
                <w:b/>
                <w:sz w:val="16"/>
                <w:lang w:val="en-GB"/>
              </w:rPr>
            </w:pPr>
          </w:p>
        </w:tc>
      </w:tr>
      <w:tr w:rsidR="007F09AE" w14:paraId="1C75A664" w14:textId="77777777" w:rsidTr="0050579A">
        <w:trPr>
          <w:gridAfter w:val="3"/>
          <w:wAfter w:w="2980" w:type="dxa"/>
        </w:trPr>
        <w:tc>
          <w:tcPr>
            <w:tcW w:w="1913" w:type="dxa"/>
            <w:gridSpan w:val="4"/>
          </w:tcPr>
          <w:p w14:paraId="02BEEDD8"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71B734E8" w14:textId="77777777" w:rsidR="007F09AE" w:rsidRDefault="007F09AE" w:rsidP="0050579A">
            <w:pPr>
              <w:pStyle w:val="Brdtekstpflgende"/>
              <w:rPr>
                <w:b/>
                <w:sz w:val="16"/>
                <w:lang w:val="en-GB"/>
              </w:rPr>
            </w:pPr>
          </w:p>
        </w:tc>
      </w:tr>
    </w:tbl>
    <w:p w14:paraId="687D095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14:paraId="5B995FD9" w14:textId="77777777" w:rsidTr="0050579A">
        <w:trPr>
          <w:gridAfter w:val="1"/>
          <w:wAfter w:w="1814" w:type="dxa"/>
        </w:trPr>
        <w:tc>
          <w:tcPr>
            <w:tcW w:w="779" w:type="dxa"/>
          </w:tcPr>
          <w:p w14:paraId="1FDC4598" w14:textId="77777777" w:rsidR="007F09AE" w:rsidRDefault="007F09AE" w:rsidP="0050579A">
            <w:pPr>
              <w:pStyle w:val="Brdtekstpflgende"/>
              <w:rPr>
                <w:b/>
                <w:sz w:val="16"/>
                <w:lang w:val="en-GB"/>
              </w:rPr>
            </w:pPr>
            <w:r>
              <w:rPr>
                <w:b/>
                <w:sz w:val="16"/>
                <w:lang w:val="en-GB"/>
              </w:rPr>
              <w:t>NAME:</w:t>
            </w:r>
          </w:p>
        </w:tc>
        <w:tc>
          <w:tcPr>
            <w:tcW w:w="5812" w:type="dxa"/>
            <w:gridSpan w:val="15"/>
          </w:tcPr>
          <w:p w14:paraId="60669CC7" w14:textId="77777777" w:rsidR="007F09AE" w:rsidRDefault="007F09AE" w:rsidP="0050579A">
            <w:pPr>
              <w:pStyle w:val="Brdtekstpflgende"/>
              <w:rPr>
                <w:b/>
                <w:sz w:val="16"/>
                <w:lang w:val="en-GB"/>
              </w:rPr>
            </w:pPr>
          </w:p>
        </w:tc>
      </w:tr>
      <w:tr w:rsidR="007F09AE" w14:paraId="56B7D23E" w14:textId="77777777" w:rsidTr="0050579A">
        <w:tc>
          <w:tcPr>
            <w:tcW w:w="1488" w:type="dxa"/>
            <w:gridSpan w:val="3"/>
          </w:tcPr>
          <w:p w14:paraId="25FEF4B4" w14:textId="77777777" w:rsidR="007F09AE" w:rsidRDefault="007F09AE" w:rsidP="0050579A">
            <w:pPr>
              <w:pStyle w:val="Brdtekstpflgende"/>
              <w:rPr>
                <w:b/>
                <w:sz w:val="16"/>
                <w:lang w:val="en-GB"/>
              </w:rPr>
            </w:pPr>
            <w:r>
              <w:rPr>
                <w:b/>
                <w:sz w:val="16"/>
                <w:lang w:val="en-GB"/>
              </w:rPr>
              <w:t>DATE OF BIRTH:</w:t>
            </w:r>
          </w:p>
        </w:tc>
        <w:tc>
          <w:tcPr>
            <w:tcW w:w="425" w:type="dxa"/>
          </w:tcPr>
          <w:p w14:paraId="40FE744F" w14:textId="77777777" w:rsidR="007F09AE" w:rsidRDefault="007F09AE" w:rsidP="0050579A">
            <w:pPr>
              <w:pStyle w:val="Brdtekstpflgende"/>
              <w:jc w:val="center"/>
              <w:rPr>
                <w:b/>
                <w:sz w:val="16"/>
                <w:lang w:val="en-GB"/>
              </w:rPr>
            </w:pPr>
          </w:p>
        </w:tc>
        <w:tc>
          <w:tcPr>
            <w:tcW w:w="425" w:type="dxa"/>
            <w:gridSpan w:val="2"/>
          </w:tcPr>
          <w:p w14:paraId="7CC0C925"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0AF19777" w14:textId="77777777" w:rsidR="007F09AE" w:rsidRDefault="007F09AE" w:rsidP="0050579A">
            <w:pPr>
              <w:pStyle w:val="Brdtekstpflgende"/>
              <w:jc w:val="center"/>
              <w:rPr>
                <w:b/>
                <w:sz w:val="16"/>
                <w:lang w:val="en-GB"/>
              </w:rPr>
            </w:pPr>
          </w:p>
        </w:tc>
        <w:tc>
          <w:tcPr>
            <w:tcW w:w="425" w:type="dxa"/>
          </w:tcPr>
          <w:p w14:paraId="714C6FD8" w14:textId="77777777" w:rsidR="007F09AE" w:rsidRDefault="007F09AE" w:rsidP="0050579A">
            <w:pPr>
              <w:pStyle w:val="Brdtekstpflgende"/>
              <w:jc w:val="center"/>
              <w:rPr>
                <w:b/>
                <w:sz w:val="16"/>
                <w:lang w:val="en-GB"/>
              </w:rPr>
            </w:pPr>
            <w:r>
              <w:rPr>
                <w:b/>
                <w:sz w:val="16"/>
                <w:lang w:val="en-GB"/>
              </w:rPr>
              <w:t>/</w:t>
            </w:r>
          </w:p>
        </w:tc>
        <w:tc>
          <w:tcPr>
            <w:tcW w:w="567" w:type="dxa"/>
          </w:tcPr>
          <w:p w14:paraId="1C6B937A" w14:textId="77777777" w:rsidR="007F09AE" w:rsidRDefault="007F09AE" w:rsidP="0050579A">
            <w:pPr>
              <w:pStyle w:val="Brdtekstpflgende"/>
              <w:jc w:val="center"/>
              <w:rPr>
                <w:b/>
                <w:sz w:val="16"/>
                <w:lang w:val="en-GB"/>
              </w:rPr>
            </w:pPr>
          </w:p>
        </w:tc>
        <w:tc>
          <w:tcPr>
            <w:tcW w:w="1559" w:type="dxa"/>
            <w:gridSpan w:val="3"/>
          </w:tcPr>
          <w:p w14:paraId="66057946"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7B0A56FB" w14:textId="77777777" w:rsidR="007F09AE" w:rsidRDefault="007F09AE" w:rsidP="0050579A">
            <w:pPr>
              <w:pStyle w:val="Brdtekstpflgende"/>
              <w:rPr>
                <w:b/>
                <w:sz w:val="16"/>
                <w:lang w:val="en-GB"/>
              </w:rPr>
            </w:pPr>
          </w:p>
        </w:tc>
      </w:tr>
      <w:tr w:rsidR="007F09AE" w14:paraId="75D5110F" w14:textId="77777777" w:rsidTr="0050579A">
        <w:tc>
          <w:tcPr>
            <w:tcW w:w="2055" w:type="dxa"/>
            <w:gridSpan w:val="5"/>
          </w:tcPr>
          <w:p w14:paraId="6509867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9794DD1" w14:textId="77777777" w:rsidR="007F09AE" w:rsidRDefault="007F09AE" w:rsidP="0050579A">
            <w:pPr>
              <w:pStyle w:val="Brdtekstpflgende"/>
              <w:rPr>
                <w:b/>
                <w:sz w:val="16"/>
                <w:lang w:val="en-GB"/>
              </w:rPr>
            </w:pPr>
          </w:p>
        </w:tc>
        <w:tc>
          <w:tcPr>
            <w:tcW w:w="1417" w:type="dxa"/>
            <w:gridSpan w:val="4"/>
          </w:tcPr>
          <w:p w14:paraId="7DAB0DAF" w14:textId="77777777" w:rsidR="007F09AE" w:rsidRDefault="007F09AE" w:rsidP="0050579A">
            <w:pPr>
              <w:pStyle w:val="Brdtekstpflgende"/>
              <w:rPr>
                <w:b/>
                <w:sz w:val="16"/>
                <w:lang w:val="en-GB"/>
              </w:rPr>
            </w:pPr>
            <w:r>
              <w:rPr>
                <w:b/>
                <w:sz w:val="16"/>
                <w:lang w:val="en-GB"/>
              </w:rPr>
              <w:t>ID/PP NUMBER:</w:t>
            </w:r>
          </w:p>
        </w:tc>
        <w:tc>
          <w:tcPr>
            <w:tcW w:w="1071" w:type="dxa"/>
          </w:tcPr>
          <w:p w14:paraId="2638ECB6" w14:textId="77777777" w:rsidR="007F09AE" w:rsidRDefault="007F09AE" w:rsidP="0050579A">
            <w:pPr>
              <w:pStyle w:val="Brdtekstpflgende"/>
              <w:rPr>
                <w:b/>
                <w:sz w:val="16"/>
                <w:lang w:val="en-GB"/>
              </w:rPr>
            </w:pPr>
          </w:p>
        </w:tc>
        <w:tc>
          <w:tcPr>
            <w:tcW w:w="1350" w:type="dxa"/>
            <w:gridSpan w:val="3"/>
          </w:tcPr>
          <w:p w14:paraId="70DDB870"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04F994FB" w14:textId="77777777" w:rsidR="007F09AE" w:rsidRDefault="007F09AE" w:rsidP="0050579A">
            <w:pPr>
              <w:pStyle w:val="Brdtekstpflgende"/>
              <w:rPr>
                <w:b/>
                <w:sz w:val="16"/>
                <w:lang w:val="en-GB"/>
              </w:rPr>
            </w:pPr>
          </w:p>
        </w:tc>
      </w:tr>
      <w:tr w:rsidR="007F09AE" w14:paraId="7076A12A" w14:textId="77777777" w:rsidTr="0050579A">
        <w:trPr>
          <w:gridAfter w:val="3"/>
          <w:wAfter w:w="2980" w:type="dxa"/>
        </w:trPr>
        <w:tc>
          <w:tcPr>
            <w:tcW w:w="1063" w:type="dxa"/>
            <w:gridSpan w:val="2"/>
          </w:tcPr>
          <w:p w14:paraId="09FC6F47"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445AFD0" w14:textId="77777777" w:rsidR="007F09AE" w:rsidRDefault="007F09AE" w:rsidP="0050579A">
            <w:pPr>
              <w:pStyle w:val="Brdtekstpflgende"/>
              <w:rPr>
                <w:b/>
                <w:sz w:val="16"/>
                <w:lang w:val="en-GB"/>
              </w:rPr>
            </w:pPr>
          </w:p>
        </w:tc>
      </w:tr>
      <w:tr w:rsidR="007F09AE" w14:paraId="22573535" w14:textId="77777777" w:rsidTr="0050579A">
        <w:trPr>
          <w:gridAfter w:val="3"/>
          <w:wAfter w:w="2980" w:type="dxa"/>
        </w:trPr>
        <w:tc>
          <w:tcPr>
            <w:tcW w:w="1913" w:type="dxa"/>
            <w:gridSpan w:val="4"/>
          </w:tcPr>
          <w:p w14:paraId="1211C9F6"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4F7DA607" w14:textId="77777777" w:rsidR="007F09AE" w:rsidRDefault="007F09AE" w:rsidP="0050579A">
            <w:pPr>
              <w:pStyle w:val="Brdtekstpflgende"/>
              <w:rPr>
                <w:b/>
                <w:sz w:val="16"/>
                <w:lang w:val="en-GB"/>
              </w:rPr>
            </w:pPr>
          </w:p>
        </w:tc>
      </w:tr>
    </w:tbl>
    <w:p w14:paraId="06A103DB"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5C2C1C3" w14:textId="77777777" w:rsidTr="0050579A">
        <w:trPr>
          <w:gridAfter w:val="1"/>
          <w:wAfter w:w="1814" w:type="dxa"/>
        </w:trPr>
        <w:tc>
          <w:tcPr>
            <w:tcW w:w="779" w:type="dxa"/>
          </w:tcPr>
          <w:p w14:paraId="6A1D949D" w14:textId="77777777" w:rsidR="007F09AE" w:rsidRDefault="007F09AE" w:rsidP="0050579A">
            <w:pPr>
              <w:pStyle w:val="Brdtekstpflgende"/>
              <w:rPr>
                <w:b/>
                <w:sz w:val="16"/>
                <w:lang w:val="en-GB"/>
              </w:rPr>
            </w:pPr>
            <w:r>
              <w:rPr>
                <w:b/>
                <w:sz w:val="16"/>
                <w:lang w:val="en-GB"/>
              </w:rPr>
              <w:t>NAME:</w:t>
            </w:r>
          </w:p>
        </w:tc>
        <w:tc>
          <w:tcPr>
            <w:tcW w:w="5812" w:type="dxa"/>
            <w:gridSpan w:val="14"/>
          </w:tcPr>
          <w:p w14:paraId="0BDB43C0" w14:textId="77777777" w:rsidR="007F09AE" w:rsidRDefault="007F09AE" w:rsidP="0050579A">
            <w:pPr>
              <w:pStyle w:val="Brdtekstpflgende"/>
              <w:rPr>
                <w:b/>
                <w:sz w:val="16"/>
                <w:lang w:val="en-GB"/>
              </w:rPr>
            </w:pPr>
          </w:p>
        </w:tc>
      </w:tr>
      <w:tr w:rsidR="007F09AE" w14:paraId="2438F62B" w14:textId="77777777" w:rsidTr="0050579A">
        <w:tc>
          <w:tcPr>
            <w:tcW w:w="1488" w:type="dxa"/>
            <w:gridSpan w:val="3"/>
          </w:tcPr>
          <w:p w14:paraId="4B904BB4" w14:textId="77777777" w:rsidR="007F09AE" w:rsidRDefault="007F09AE" w:rsidP="0050579A">
            <w:pPr>
              <w:pStyle w:val="Brdtekstpflgende"/>
              <w:rPr>
                <w:b/>
                <w:sz w:val="16"/>
                <w:lang w:val="en-GB"/>
              </w:rPr>
            </w:pPr>
            <w:r>
              <w:rPr>
                <w:b/>
                <w:sz w:val="16"/>
                <w:lang w:val="en-GB"/>
              </w:rPr>
              <w:t>DATE OF BIRTH:</w:t>
            </w:r>
          </w:p>
        </w:tc>
        <w:tc>
          <w:tcPr>
            <w:tcW w:w="425" w:type="dxa"/>
          </w:tcPr>
          <w:p w14:paraId="79B50796" w14:textId="77777777" w:rsidR="007F09AE" w:rsidRDefault="007F09AE" w:rsidP="0050579A">
            <w:pPr>
              <w:pStyle w:val="Brdtekstpflgende"/>
              <w:jc w:val="center"/>
              <w:rPr>
                <w:b/>
                <w:sz w:val="16"/>
                <w:lang w:val="en-GB"/>
              </w:rPr>
            </w:pPr>
          </w:p>
        </w:tc>
        <w:tc>
          <w:tcPr>
            <w:tcW w:w="425" w:type="dxa"/>
            <w:gridSpan w:val="2"/>
          </w:tcPr>
          <w:p w14:paraId="30F10579"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296BAFBA" w14:textId="77777777" w:rsidR="007F09AE" w:rsidRDefault="007F09AE" w:rsidP="0050579A">
            <w:pPr>
              <w:pStyle w:val="Brdtekstpflgende"/>
              <w:jc w:val="center"/>
              <w:rPr>
                <w:b/>
                <w:sz w:val="16"/>
                <w:lang w:val="en-GB"/>
              </w:rPr>
            </w:pPr>
          </w:p>
        </w:tc>
        <w:tc>
          <w:tcPr>
            <w:tcW w:w="425" w:type="dxa"/>
          </w:tcPr>
          <w:p w14:paraId="234131F6" w14:textId="77777777" w:rsidR="007F09AE" w:rsidRDefault="007F09AE" w:rsidP="0050579A">
            <w:pPr>
              <w:pStyle w:val="Brdtekstpflgende"/>
              <w:jc w:val="center"/>
              <w:rPr>
                <w:b/>
                <w:sz w:val="16"/>
                <w:lang w:val="en-GB"/>
              </w:rPr>
            </w:pPr>
            <w:r>
              <w:rPr>
                <w:b/>
                <w:sz w:val="16"/>
                <w:lang w:val="en-GB"/>
              </w:rPr>
              <w:t>/</w:t>
            </w:r>
          </w:p>
        </w:tc>
        <w:tc>
          <w:tcPr>
            <w:tcW w:w="567" w:type="dxa"/>
          </w:tcPr>
          <w:p w14:paraId="17267779" w14:textId="77777777" w:rsidR="007F09AE" w:rsidRDefault="007F09AE" w:rsidP="0050579A">
            <w:pPr>
              <w:pStyle w:val="Brdtekstpflgende"/>
              <w:jc w:val="center"/>
              <w:rPr>
                <w:b/>
                <w:sz w:val="16"/>
                <w:lang w:val="en-GB"/>
              </w:rPr>
            </w:pPr>
          </w:p>
        </w:tc>
        <w:tc>
          <w:tcPr>
            <w:tcW w:w="1559" w:type="dxa"/>
            <w:gridSpan w:val="3"/>
          </w:tcPr>
          <w:p w14:paraId="39C20CE9"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64762A13" w14:textId="77777777" w:rsidR="007F09AE" w:rsidRDefault="007F09AE" w:rsidP="0050579A">
            <w:pPr>
              <w:pStyle w:val="Brdtekstpflgende"/>
              <w:rPr>
                <w:b/>
                <w:sz w:val="16"/>
                <w:lang w:val="en-GB"/>
              </w:rPr>
            </w:pPr>
          </w:p>
        </w:tc>
      </w:tr>
      <w:tr w:rsidR="007F09AE" w14:paraId="454CB888" w14:textId="77777777" w:rsidTr="0050579A">
        <w:tc>
          <w:tcPr>
            <w:tcW w:w="2055" w:type="dxa"/>
            <w:gridSpan w:val="5"/>
          </w:tcPr>
          <w:p w14:paraId="38488C3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5238D7FA" w14:textId="77777777" w:rsidR="007F09AE" w:rsidRDefault="007F09AE" w:rsidP="0050579A">
            <w:pPr>
              <w:pStyle w:val="Brdtekstpflgende"/>
              <w:rPr>
                <w:b/>
                <w:sz w:val="16"/>
                <w:lang w:val="en-GB"/>
              </w:rPr>
            </w:pPr>
          </w:p>
        </w:tc>
        <w:tc>
          <w:tcPr>
            <w:tcW w:w="1417" w:type="dxa"/>
            <w:gridSpan w:val="4"/>
          </w:tcPr>
          <w:p w14:paraId="69C26729" w14:textId="77777777" w:rsidR="007F09AE" w:rsidRDefault="007F09AE" w:rsidP="0050579A">
            <w:pPr>
              <w:pStyle w:val="Brdtekstpflgende"/>
              <w:rPr>
                <w:b/>
                <w:sz w:val="16"/>
                <w:lang w:val="en-GB"/>
              </w:rPr>
            </w:pPr>
            <w:r>
              <w:rPr>
                <w:b/>
                <w:sz w:val="16"/>
                <w:lang w:val="en-GB"/>
              </w:rPr>
              <w:t>ID/PP NUMBER:</w:t>
            </w:r>
          </w:p>
        </w:tc>
        <w:tc>
          <w:tcPr>
            <w:tcW w:w="993" w:type="dxa"/>
          </w:tcPr>
          <w:p w14:paraId="61FC8BD3" w14:textId="77777777" w:rsidR="007F09AE" w:rsidRDefault="007F09AE" w:rsidP="0050579A">
            <w:pPr>
              <w:pStyle w:val="Brdtekstpflgende"/>
              <w:rPr>
                <w:b/>
                <w:sz w:val="16"/>
                <w:lang w:val="en-GB"/>
              </w:rPr>
            </w:pPr>
          </w:p>
        </w:tc>
        <w:tc>
          <w:tcPr>
            <w:tcW w:w="1559" w:type="dxa"/>
            <w:gridSpan w:val="3"/>
          </w:tcPr>
          <w:p w14:paraId="308D0820" w14:textId="77777777" w:rsidR="007F09AE" w:rsidRDefault="007F09AE" w:rsidP="0050579A">
            <w:pPr>
              <w:pStyle w:val="Brdtekstpflgende"/>
              <w:rPr>
                <w:b/>
                <w:sz w:val="16"/>
                <w:lang w:val="en-GB"/>
              </w:rPr>
            </w:pPr>
            <w:r>
              <w:rPr>
                <w:b/>
                <w:sz w:val="16"/>
                <w:lang w:val="en-GB"/>
              </w:rPr>
              <w:t>NATIONALITY:</w:t>
            </w:r>
          </w:p>
        </w:tc>
        <w:tc>
          <w:tcPr>
            <w:tcW w:w="1811" w:type="dxa"/>
          </w:tcPr>
          <w:p w14:paraId="2D7D91BD" w14:textId="77777777" w:rsidR="007F09AE" w:rsidRDefault="007F09AE" w:rsidP="0050579A">
            <w:pPr>
              <w:pStyle w:val="Brdtekstpflgende"/>
              <w:rPr>
                <w:b/>
                <w:sz w:val="16"/>
                <w:lang w:val="en-GB"/>
              </w:rPr>
            </w:pPr>
          </w:p>
        </w:tc>
      </w:tr>
      <w:tr w:rsidR="007F09AE" w14:paraId="53EFA1E2" w14:textId="77777777" w:rsidTr="0050579A">
        <w:trPr>
          <w:gridAfter w:val="2"/>
          <w:wAfter w:w="2980" w:type="dxa"/>
        </w:trPr>
        <w:tc>
          <w:tcPr>
            <w:tcW w:w="1063" w:type="dxa"/>
            <w:gridSpan w:val="2"/>
          </w:tcPr>
          <w:p w14:paraId="2B500E14"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938D27C" w14:textId="77777777" w:rsidR="007F09AE" w:rsidRDefault="007F09AE" w:rsidP="0050579A">
            <w:pPr>
              <w:pStyle w:val="Brdtekstpflgende"/>
              <w:rPr>
                <w:b/>
                <w:sz w:val="16"/>
                <w:lang w:val="en-GB"/>
              </w:rPr>
            </w:pPr>
          </w:p>
        </w:tc>
      </w:tr>
      <w:tr w:rsidR="007F09AE" w14:paraId="54E201C9" w14:textId="77777777" w:rsidTr="0050579A">
        <w:trPr>
          <w:gridAfter w:val="2"/>
          <w:wAfter w:w="2980" w:type="dxa"/>
        </w:trPr>
        <w:tc>
          <w:tcPr>
            <w:tcW w:w="1913" w:type="dxa"/>
            <w:gridSpan w:val="4"/>
          </w:tcPr>
          <w:p w14:paraId="2B2235D7"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A7851AB" w14:textId="77777777" w:rsidR="007F09AE" w:rsidRDefault="007F09AE" w:rsidP="0050579A">
            <w:pPr>
              <w:pStyle w:val="Brdtekstpflgende"/>
              <w:rPr>
                <w:b/>
                <w:sz w:val="16"/>
                <w:lang w:val="en-GB"/>
              </w:rPr>
            </w:pPr>
          </w:p>
        </w:tc>
      </w:tr>
    </w:tbl>
    <w:p w14:paraId="7D6B4EB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F5EE580" w14:textId="77777777" w:rsidTr="0050579A">
        <w:trPr>
          <w:gridAfter w:val="1"/>
          <w:wAfter w:w="1814" w:type="dxa"/>
        </w:trPr>
        <w:tc>
          <w:tcPr>
            <w:tcW w:w="779" w:type="dxa"/>
          </w:tcPr>
          <w:p w14:paraId="18B896E2" w14:textId="77777777" w:rsidR="007F09AE" w:rsidRDefault="007F09AE" w:rsidP="0050579A">
            <w:pPr>
              <w:pStyle w:val="Brdtekstpflgende"/>
              <w:rPr>
                <w:b/>
                <w:sz w:val="16"/>
                <w:lang w:val="en-GB"/>
              </w:rPr>
            </w:pPr>
            <w:r>
              <w:rPr>
                <w:b/>
                <w:sz w:val="16"/>
                <w:lang w:val="en-GB"/>
              </w:rPr>
              <w:t>NAME:</w:t>
            </w:r>
          </w:p>
        </w:tc>
        <w:tc>
          <w:tcPr>
            <w:tcW w:w="5812" w:type="dxa"/>
            <w:gridSpan w:val="14"/>
          </w:tcPr>
          <w:p w14:paraId="7C811711" w14:textId="77777777" w:rsidR="007F09AE" w:rsidRDefault="007F09AE" w:rsidP="0050579A">
            <w:pPr>
              <w:pStyle w:val="Brdtekstpflgende"/>
              <w:rPr>
                <w:b/>
                <w:sz w:val="16"/>
                <w:lang w:val="en-GB"/>
              </w:rPr>
            </w:pPr>
          </w:p>
        </w:tc>
      </w:tr>
      <w:tr w:rsidR="007F09AE" w14:paraId="116F5C3C" w14:textId="77777777" w:rsidTr="0050579A">
        <w:tc>
          <w:tcPr>
            <w:tcW w:w="1488" w:type="dxa"/>
            <w:gridSpan w:val="3"/>
          </w:tcPr>
          <w:p w14:paraId="76976924" w14:textId="77777777" w:rsidR="007F09AE" w:rsidRDefault="007F09AE" w:rsidP="0050579A">
            <w:pPr>
              <w:pStyle w:val="Brdtekstpflgende"/>
              <w:rPr>
                <w:b/>
                <w:sz w:val="16"/>
                <w:lang w:val="en-GB"/>
              </w:rPr>
            </w:pPr>
            <w:r>
              <w:rPr>
                <w:b/>
                <w:sz w:val="16"/>
                <w:lang w:val="en-GB"/>
              </w:rPr>
              <w:t>DATE OF BIRTH:</w:t>
            </w:r>
          </w:p>
        </w:tc>
        <w:tc>
          <w:tcPr>
            <w:tcW w:w="425" w:type="dxa"/>
          </w:tcPr>
          <w:p w14:paraId="29A97DD8" w14:textId="77777777" w:rsidR="007F09AE" w:rsidRDefault="007F09AE" w:rsidP="0050579A">
            <w:pPr>
              <w:pStyle w:val="Brdtekstpflgende"/>
              <w:jc w:val="center"/>
              <w:rPr>
                <w:b/>
                <w:sz w:val="16"/>
                <w:lang w:val="en-GB"/>
              </w:rPr>
            </w:pPr>
          </w:p>
        </w:tc>
        <w:tc>
          <w:tcPr>
            <w:tcW w:w="425" w:type="dxa"/>
            <w:gridSpan w:val="2"/>
          </w:tcPr>
          <w:p w14:paraId="664D935E"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91B7D6D" w14:textId="77777777" w:rsidR="007F09AE" w:rsidRDefault="007F09AE" w:rsidP="0050579A">
            <w:pPr>
              <w:pStyle w:val="Brdtekstpflgende"/>
              <w:jc w:val="center"/>
              <w:rPr>
                <w:b/>
                <w:sz w:val="16"/>
                <w:lang w:val="en-GB"/>
              </w:rPr>
            </w:pPr>
          </w:p>
        </w:tc>
        <w:tc>
          <w:tcPr>
            <w:tcW w:w="425" w:type="dxa"/>
          </w:tcPr>
          <w:p w14:paraId="3EA7973D" w14:textId="77777777" w:rsidR="007F09AE" w:rsidRDefault="007F09AE" w:rsidP="0050579A">
            <w:pPr>
              <w:pStyle w:val="Brdtekstpflgende"/>
              <w:jc w:val="center"/>
              <w:rPr>
                <w:b/>
                <w:sz w:val="16"/>
                <w:lang w:val="en-GB"/>
              </w:rPr>
            </w:pPr>
            <w:r>
              <w:rPr>
                <w:b/>
                <w:sz w:val="16"/>
                <w:lang w:val="en-GB"/>
              </w:rPr>
              <w:t>/</w:t>
            </w:r>
          </w:p>
        </w:tc>
        <w:tc>
          <w:tcPr>
            <w:tcW w:w="567" w:type="dxa"/>
          </w:tcPr>
          <w:p w14:paraId="3E61D46E" w14:textId="77777777" w:rsidR="007F09AE" w:rsidRDefault="007F09AE" w:rsidP="0050579A">
            <w:pPr>
              <w:pStyle w:val="Brdtekstpflgende"/>
              <w:jc w:val="center"/>
              <w:rPr>
                <w:b/>
                <w:sz w:val="16"/>
                <w:lang w:val="en-GB"/>
              </w:rPr>
            </w:pPr>
          </w:p>
        </w:tc>
        <w:tc>
          <w:tcPr>
            <w:tcW w:w="1559" w:type="dxa"/>
            <w:gridSpan w:val="3"/>
          </w:tcPr>
          <w:p w14:paraId="4A1F4E8F"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2E15B28B" w14:textId="77777777" w:rsidR="007F09AE" w:rsidRDefault="007F09AE" w:rsidP="0050579A">
            <w:pPr>
              <w:pStyle w:val="Brdtekstpflgende"/>
              <w:rPr>
                <w:b/>
                <w:sz w:val="16"/>
                <w:lang w:val="en-GB"/>
              </w:rPr>
            </w:pPr>
          </w:p>
        </w:tc>
      </w:tr>
      <w:tr w:rsidR="007F09AE" w14:paraId="5B24EDD4" w14:textId="77777777" w:rsidTr="0050579A">
        <w:tc>
          <w:tcPr>
            <w:tcW w:w="2055" w:type="dxa"/>
            <w:gridSpan w:val="5"/>
          </w:tcPr>
          <w:p w14:paraId="78322630"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6EFE8B6" w14:textId="77777777" w:rsidR="007F09AE" w:rsidRDefault="007F09AE" w:rsidP="0050579A">
            <w:pPr>
              <w:pStyle w:val="Brdtekstpflgende"/>
              <w:rPr>
                <w:b/>
                <w:sz w:val="16"/>
                <w:lang w:val="en-GB"/>
              </w:rPr>
            </w:pPr>
          </w:p>
        </w:tc>
        <w:tc>
          <w:tcPr>
            <w:tcW w:w="1417" w:type="dxa"/>
            <w:gridSpan w:val="4"/>
          </w:tcPr>
          <w:p w14:paraId="2CBF6FE6" w14:textId="77777777" w:rsidR="007F09AE" w:rsidRDefault="007F09AE" w:rsidP="0050579A">
            <w:pPr>
              <w:pStyle w:val="Brdtekstpflgende"/>
              <w:rPr>
                <w:b/>
                <w:sz w:val="16"/>
                <w:lang w:val="en-GB"/>
              </w:rPr>
            </w:pPr>
            <w:r>
              <w:rPr>
                <w:b/>
                <w:sz w:val="16"/>
                <w:lang w:val="en-GB"/>
              </w:rPr>
              <w:t>ID/PP NUMBER:</w:t>
            </w:r>
          </w:p>
        </w:tc>
        <w:tc>
          <w:tcPr>
            <w:tcW w:w="993" w:type="dxa"/>
          </w:tcPr>
          <w:p w14:paraId="4734A5F8" w14:textId="77777777" w:rsidR="007F09AE" w:rsidRDefault="007F09AE" w:rsidP="0050579A">
            <w:pPr>
              <w:pStyle w:val="Brdtekstpflgende"/>
              <w:rPr>
                <w:b/>
                <w:sz w:val="16"/>
                <w:lang w:val="en-GB"/>
              </w:rPr>
            </w:pPr>
          </w:p>
        </w:tc>
        <w:tc>
          <w:tcPr>
            <w:tcW w:w="1559" w:type="dxa"/>
            <w:gridSpan w:val="3"/>
          </w:tcPr>
          <w:p w14:paraId="49CFE5A6" w14:textId="77777777" w:rsidR="007F09AE" w:rsidRDefault="007F09AE" w:rsidP="0050579A">
            <w:pPr>
              <w:pStyle w:val="Brdtekstpflgende"/>
              <w:rPr>
                <w:b/>
                <w:sz w:val="16"/>
                <w:lang w:val="en-GB"/>
              </w:rPr>
            </w:pPr>
            <w:r>
              <w:rPr>
                <w:b/>
                <w:sz w:val="16"/>
                <w:lang w:val="en-GB"/>
              </w:rPr>
              <w:t>NATIONALITY:</w:t>
            </w:r>
          </w:p>
        </w:tc>
        <w:tc>
          <w:tcPr>
            <w:tcW w:w="1811" w:type="dxa"/>
          </w:tcPr>
          <w:p w14:paraId="47A9E0E1" w14:textId="77777777" w:rsidR="007F09AE" w:rsidRDefault="007F09AE" w:rsidP="0050579A">
            <w:pPr>
              <w:pStyle w:val="Brdtekstpflgende"/>
              <w:rPr>
                <w:b/>
                <w:sz w:val="16"/>
                <w:lang w:val="en-GB"/>
              </w:rPr>
            </w:pPr>
          </w:p>
        </w:tc>
      </w:tr>
      <w:tr w:rsidR="007F09AE" w14:paraId="62B5E95A" w14:textId="77777777" w:rsidTr="0050579A">
        <w:trPr>
          <w:gridAfter w:val="2"/>
          <w:wAfter w:w="2980" w:type="dxa"/>
        </w:trPr>
        <w:tc>
          <w:tcPr>
            <w:tcW w:w="1063" w:type="dxa"/>
            <w:gridSpan w:val="2"/>
          </w:tcPr>
          <w:p w14:paraId="32C4D2E8"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43DBCF8B" w14:textId="77777777" w:rsidR="007F09AE" w:rsidRDefault="007F09AE" w:rsidP="0050579A">
            <w:pPr>
              <w:pStyle w:val="Brdtekstpflgende"/>
              <w:rPr>
                <w:b/>
                <w:sz w:val="16"/>
                <w:lang w:val="en-GB"/>
              </w:rPr>
            </w:pPr>
          </w:p>
        </w:tc>
      </w:tr>
      <w:tr w:rsidR="007F09AE" w14:paraId="7E8D57F9" w14:textId="77777777" w:rsidTr="0050579A">
        <w:trPr>
          <w:gridAfter w:val="2"/>
          <w:wAfter w:w="2980" w:type="dxa"/>
        </w:trPr>
        <w:tc>
          <w:tcPr>
            <w:tcW w:w="1913" w:type="dxa"/>
            <w:gridSpan w:val="4"/>
          </w:tcPr>
          <w:p w14:paraId="77C60413"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029739B4" w14:textId="77777777" w:rsidR="007F09AE" w:rsidRDefault="007F09AE" w:rsidP="0050579A">
            <w:pPr>
              <w:pStyle w:val="Brdtekstpflgende"/>
              <w:rPr>
                <w:b/>
                <w:sz w:val="16"/>
                <w:lang w:val="en-GB"/>
              </w:rPr>
            </w:pPr>
          </w:p>
        </w:tc>
      </w:tr>
    </w:tbl>
    <w:p w14:paraId="0F74E466"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341D0CC7" w14:textId="77777777" w:rsidTr="0050579A">
        <w:trPr>
          <w:gridAfter w:val="1"/>
          <w:wAfter w:w="1814" w:type="dxa"/>
        </w:trPr>
        <w:tc>
          <w:tcPr>
            <w:tcW w:w="779" w:type="dxa"/>
          </w:tcPr>
          <w:p w14:paraId="126AC78B" w14:textId="77777777" w:rsidR="007F09AE" w:rsidRDefault="007F09AE" w:rsidP="0050579A">
            <w:pPr>
              <w:pStyle w:val="Brdtekstpflgende"/>
              <w:rPr>
                <w:b/>
                <w:sz w:val="16"/>
                <w:lang w:val="en-GB"/>
              </w:rPr>
            </w:pPr>
            <w:r>
              <w:rPr>
                <w:b/>
                <w:sz w:val="16"/>
                <w:lang w:val="en-GB"/>
              </w:rPr>
              <w:t>NAME:</w:t>
            </w:r>
          </w:p>
        </w:tc>
        <w:tc>
          <w:tcPr>
            <w:tcW w:w="5812" w:type="dxa"/>
            <w:gridSpan w:val="14"/>
          </w:tcPr>
          <w:p w14:paraId="2575D299" w14:textId="77777777" w:rsidR="007F09AE" w:rsidRDefault="007F09AE" w:rsidP="0050579A">
            <w:pPr>
              <w:pStyle w:val="Brdtekstpflgende"/>
              <w:rPr>
                <w:b/>
                <w:sz w:val="16"/>
                <w:lang w:val="en-GB"/>
              </w:rPr>
            </w:pPr>
          </w:p>
        </w:tc>
      </w:tr>
      <w:tr w:rsidR="007F09AE" w14:paraId="10107103" w14:textId="77777777" w:rsidTr="0050579A">
        <w:tc>
          <w:tcPr>
            <w:tcW w:w="1488" w:type="dxa"/>
            <w:gridSpan w:val="3"/>
          </w:tcPr>
          <w:p w14:paraId="597FF5EC" w14:textId="77777777" w:rsidR="007F09AE" w:rsidRDefault="007F09AE" w:rsidP="0050579A">
            <w:pPr>
              <w:pStyle w:val="Brdtekstpflgende"/>
              <w:rPr>
                <w:b/>
                <w:sz w:val="16"/>
                <w:lang w:val="en-GB"/>
              </w:rPr>
            </w:pPr>
            <w:r>
              <w:rPr>
                <w:b/>
                <w:sz w:val="16"/>
                <w:lang w:val="en-GB"/>
              </w:rPr>
              <w:t>DATE OF BIRTH:</w:t>
            </w:r>
          </w:p>
        </w:tc>
        <w:tc>
          <w:tcPr>
            <w:tcW w:w="425" w:type="dxa"/>
          </w:tcPr>
          <w:p w14:paraId="1D0A5174" w14:textId="77777777" w:rsidR="007F09AE" w:rsidRDefault="007F09AE" w:rsidP="0050579A">
            <w:pPr>
              <w:pStyle w:val="Brdtekstpflgende"/>
              <w:jc w:val="center"/>
              <w:rPr>
                <w:b/>
                <w:sz w:val="16"/>
                <w:lang w:val="en-GB"/>
              </w:rPr>
            </w:pPr>
          </w:p>
        </w:tc>
        <w:tc>
          <w:tcPr>
            <w:tcW w:w="425" w:type="dxa"/>
            <w:gridSpan w:val="2"/>
          </w:tcPr>
          <w:p w14:paraId="2FE38624"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69DD2FE" w14:textId="77777777" w:rsidR="007F09AE" w:rsidRDefault="007F09AE" w:rsidP="0050579A">
            <w:pPr>
              <w:pStyle w:val="Brdtekstpflgende"/>
              <w:jc w:val="center"/>
              <w:rPr>
                <w:b/>
                <w:sz w:val="16"/>
                <w:lang w:val="en-GB"/>
              </w:rPr>
            </w:pPr>
          </w:p>
        </w:tc>
        <w:tc>
          <w:tcPr>
            <w:tcW w:w="425" w:type="dxa"/>
          </w:tcPr>
          <w:p w14:paraId="2FB431CA" w14:textId="77777777" w:rsidR="007F09AE" w:rsidRDefault="007F09AE" w:rsidP="0050579A">
            <w:pPr>
              <w:pStyle w:val="Brdtekstpflgende"/>
              <w:jc w:val="center"/>
              <w:rPr>
                <w:b/>
                <w:sz w:val="16"/>
                <w:lang w:val="en-GB"/>
              </w:rPr>
            </w:pPr>
            <w:r>
              <w:rPr>
                <w:b/>
                <w:sz w:val="16"/>
                <w:lang w:val="en-GB"/>
              </w:rPr>
              <w:t>/</w:t>
            </w:r>
          </w:p>
        </w:tc>
        <w:tc>
          <w:tcPr>
            <w:tcW w:w="567" w:type="dxa"/>
          </w:tcPr>
          <w:p w14:paraId="2EE6F238" w14:textId="77777777" w:rsidR="007F09AE" w:rsidRDefault="007F09AE" w:rsidP="0050579A">
            <w:pPr>
              <w:pStyle w:val="Brdtekstpflgende"/>
              <w:jc w:val="center"/>
              <w:rPr>
                <w:b/>
                <w:sz w:val="16"/>
                <w:lang w:val="en-GB"/>
              </w:rPr>
            </w:pPr>
          </w:p>
        </w:tc>
        <w:tc>
          <w:tcPr>
            <w:tcW w:w="1559" w:type="dxa"/>
            <w:gridSpan w:val="3"/>
          </w:tcPr>
          <w:p w14:paraId="6CE70E08"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771231E1" w14:textId="77777777" w:rsidR="007F09AE" w:rsidRDefault="007F09AE" w:rsidP="0050579A">
            <w:pPr>
              <w:pStyle w:val="Brdtekstpflgende"/>
              <w:rPr>
                <w:b/>
                <w:sz w:val="16"/>
                <w:lang w:val="en-GB"/>
              </w:rPr>
            </w:pPr>
          </w:p>
        </w:tc>
      </w:tr>
      <w:tr w:rsidR="007F09AE" w14:paraId="442F40E1" w14:textId="77777777" w:rsidTr="0050579A">
        <w:tc>
          <w:tcPr>
            <w:tcW w:w="2055" w:type="dxa"/>
            <w:gridSpan w:val="5"/>
          </w:tcPr>
          <w:p w14:paraId="61CC45B2"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749AB40C" w14:textId="77777777" w:rsidR="007F09AE" w:rsidRDefault="007F09AE" w:rsidP="0050579A">
            <w:pPr>
              <w:pStyle w:val="Brdtekstpflgende"/>
              <w:rPr>
                <w:b/>
                <w:sz w:val="16"/>
                <w:lang w:val="en-GB"/>
              </w:rPr>
            </w:pPr>
          </w:p>
        </w:tc>
        <w:tc>
          <w:tcPr>
            <w:tcW w:w="1417" w:type="dxa"/>
            <w:gridSpan w:val="4"/>
          </w:tcPr>
          <w:p w14:paraId="6DFA3042" w14:textId="77777777" w:rsidR="007F09AE" w:rsidRDefault="007F09AE" w:rsidP="0050579A">
            <w:pPr>
              <w:pStyle w:val="Brdtekstpflgende"/>
              <w:rPr>
                <w:b/>
                <w:sz w:val="16"/>
                <w:lang w:val="en-GB"/>
              </w:rPr>
            </w:pPr>
            <w:r>
              <w:rPr>
                <w:b/>
                <w:sz w:val="16"/>
                <w:lang w:val="en-GB"/>
              </w:rPr>
              <w:t>ID/PP NUMBER:</w:t>
            </w:r>
          </w:p>
        </w:tc>
        <w:tc>
          <w:tcPr>
            <w:tcW w:w="993" w:type="dxa"/>
          </w:tcPr>
          <w:p w14:paraId="321A5694" w14:textId="77777777" w:rsidR="007F09AE" w:rsidRDefault="007F09AE" w:rsidP="0050579A">
            <w:pPr>
              <w:pStyle w:val="Brdtekstpflgende"/>
              <w:rPr>
                <w:b/>
                <w:sz w:val="16"/>
                <w:lang w:val="en-GB"/>
              </w:rPr>
            </w:pPr>
          </w:p>
        </w:tc>
        <w:tc>
          <w:tcPr>
            <w:tcW w:w="1559" w:type="dxa"/>
            <w:gridSpan w:val="3"/>
          </w:tcPr>
          <w:p w14:paraId="37783652" w14:textId="77777777" w:rsidR="007F09AE" w:rsidRDefault="007F09AE" w:rsidP="0050579A">
            <w:pPr>
              <w:pStyle w:val="Brdtekstpflgende"/>
              <w:rPr>
                <w:b/>
                <w:sz w:val="16"/>
                <w:lang w:val="en-GB"/>
              </w:rPr>
            </w:pPr>
            <w:r>
              <w:rPr>
                <w:b/>
                <w:sz w:val="16"/>
                <w:lang w:val="en-GB"/>
              </w:rPr>
              <w:t>NATIONALITY:</w:t>
            </w:r>
          </w:p>
        </w:tc>
        <w:tc>
          <w:tcPr>
            <w:tcW w:w="1811" w:type="dxa"/>
          </w:tcPr>
          <w:p w14:paraId="19C8B75E" w14:textId="77777777" w:rsidR="007F09AE" w:rsidRDefault="007F09AE" w:rsidP="0050579A">
            <w:pPr>
              <w:pStyle w:val="Brdtekstpflgende"/>
              <w:rPr>
                <w:b/>
                <w:sz w:val="16"/>
                <w:lang w:val="en-GB"/>
              </w:rPr>
            </w:pPr>
          </w:p>
        </w:tc>
      </w:tr>
      <w:tr w:rsidR="007F09AE" w14:paraId="03AEE897" w14:textId="77777777" w:rsidTr="0050579A">
        <w:trPr>
          <w:gridAfter w:val="2"/>
          <w:wAfter w:w="2980" w:type="dxa"/>
        </w:trPr>
        <w:tc>
          <w:tcPr>
            <w:tcW w:w="1063" w:type="dxa"/>
            <w:gridSpan w:val="2"/>
          </w:tcPr>
          <w:p w14:paraId="63D8C643"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0E3ADFF8" w14:textId="77777777" w:rsidR="007F09AE" w:rsidRDefault="007F09AE" w:rsidP="0050579A">
            <w:pPr>
              <w:pStyle w:val="Brdtekstpflgende"/>
              <w:rPr>
                <w:b/>
                <w:sz w:val="16"/>
                <w:lang w:val="en-GB"/>
              </w:rPr>
            </w:pPr>
          </w:p>
        </w:tc>
      </w:tr>
      <w:tr w:rsidR="007F09AE" w14:paraId="59453426" w14:textId="77777777" w:rsidTr="0050579A">
        <w:trPr>
          <w:gridAfter w:val="2"/>
          <w:wAfter w:w="2980" w:type="dxa"/>
        </w:trPr>
        <w:tc>
          <w:tcPr>
            <w:tcW w:w="1913" w:type="dxa"/>
            <w:gridSpan w:val="4"/>
          </w:tcPr>
          <w:p w14:paraId="681DA4DF"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44AEBCF" w14:textId="77777777" w:rsidR="007F09AE" w:rsidRDefault="007F09AE" w:rsidP="0050579A">
            <w:pPr>
              <w:pStyle w:val="Brdtekstpflgende"/>
              <w:rPr>
                <w:b/>
                <w:sz w:val="16"/>
                <w:lang w:val="en-GB"/>
              </w:rPr>
            </w:pPr>
          </w:p>
        </w:tc>
      </w:tr>
    </w:tbl>
    <w:p w14:paraId="4EEE6860"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14:paraId="2922EE28" w14:textId="77777777" w:rsidTr="0050579A">
        <w:trPr>
          <w:gridAfter w:val="1"/>
          <w:wAfter w:w="1814" w:type="dxa"/>
        </w:trPr>
        <w:tc>
          <w:tcPr>
            <w:tcW w:w="779" w:type="dxa"/>
          </w:tcPr>
          <w:p w14:paraId="2B270B29" w14:textId="77777777" w:rsidR="007F09AE" w:rsidRDefault="007F09AE" w:rsidP="0050579A">
            <w:pPr>
              <w:pStyle w:val="Brdtekstpflgende"/>
              <w:rPr>
                <w:b/>
                <w:sz w:val="16"/>
                <w:lang w:val="en-GB"/>
              </w:rPr>
            </w:pPr>
          </w:p>
        </w:tc>
        <w:tc>
          <w:tcPr>
            <w:tcW w:w="5812" w:type="dxa"/>
            <w:gridSpan w:val="8"/>
          </w:tcPr>
          <w:p w14:paraId="13E3E709" w14:textId="77777777" w:rsidR="007F09AE" w:rsidRDefault="007F09AE" w:rsidP="0050579A">
            <w:pPr>
              <w:pStyle w:val="Brdtekstpflgende"/>
              <w:rPr>
                <w:b/>
                <w:sz w:val="16"/>
                <w:lang w:val="en-GB"/>
              </w:rPr>
            </w:pPr>
          </w:p>
        </w:tc>
      </w:tr>
      <w:tr w:rsidR="007F09AE" w14:paraId="1B7D2F54" w14:textId="77777777" w:rsidTr="0050579A">
        <w:tc>
          <w:tcPr>
            <w:tcW w:w="1488" w:type="dxa"/>
            <w:gridSpan w:val="2"/>
          </w:tcPr>
          <w:p w14:paraId="3C173C9D" w14:textId="77777777" w:rsidR="007F09AE" w:rsidRDefault="007F09AE" w:rsidP="0050579A">
            <w:pPr>
              <w:pStyle w:val="Brdtekstpflgende"/>
              <w:rPr>
                <w:b/>
                <w:sz w:val="16"/>
                <w:lang w:val="en-GB"/>
              </w:rPr>
            </w:pPr>
          </w:p>
        </w:tc>
        <w:tc>
          <w:tcPr>
            <w:tcW w:w="425" w:type="dxa"/>
          </w:tcPr>
          <w:p w14:paraId="627D22D5" w14:textId="77777777" w:rsidR="007F09AE" w:rsidRDefault="007F09AE" w:rsidP="0050579A">
            <w:pPr>
              <w:pStyle w:val="Brdtekstpflgende"/>
              <w:jc w:val="center"/>
              <w:rPr>
                <w:b/>
                <w:sz w:val="16"/>
                <w:lang w:val="en-GB"/>
              </w:rPr>
            </w:pPr>
          </w:p>
        </w:tc>
        <w:tc>
          <w:tcPr>
            <w:tcW w:w="425" w:type="dxa"/>
          </w:tcPr>
          <w:p w14:paraId="75AE3060" w14:textId="77777777" w:rsidR="007F09AE" w:rsidRDefault="007F09AE" w:rsidP="0050579A">
            <w:pPr>
              <w:pStyle w:val="Brdtekstpflgende"/>
              <w:jc w:val="center"/>
              <w:rPr>
                <w:b/>
                <w:sz w:val="16"/>
                <w:lang w:val="en-GB"/>
              </w:rPr>
            </w:pPr>
          </w:p>
        </w:tc>
        <w:tc>
          <w:tcPr>
            <w:tcW w:w="426" w:type="dxa"/>
          </w:tcPr>
          <w:p w14:paraId="3682BB67" w14:textId="77777777" w:rsidR="007F09AE" w:rsidRDefault="007F09AE" w:rsidP="0050579A">
            <w:pPr>
              <w:pStyle w:val="Brdtekstpflgende"/>
              <w:jc w:val="center"/>
              <w:rPr>
                <w:b/>
                <w:sz w:val="16"/>
                <w:lang w:val="en-GB"/>
              </w:rPr>
            </w:pPr>
          </w:p>
        </w:tc>
        <w:tc>
          <w:tcPr>
            <w:tcW w:w="425" w:type="dxa"/>
          </w:tcPr>
          <w:p w14:paraId="505C20E1" w14:textId="77777777" w:rsidR="007F09AE" w:rsidRDefault="007F09AE" w:rsidP="0050579A">
            <w:pPr>
              <w:pStyle w:val="Brdtekstpflgende"/>
              <w:jc w:val="center"/>
              <w:rPr>
                <w:b/>
                <w:sz w:val="16"/>
                <w:lang w:val="en-GB"/>
              </w:rPr>
            </w:pPr>
          </w:p>
        </w:tc>
        <w:tc>
          <w:tcPr>
            <w:tcW w:w="567" w:type="dxa"/>
          </w:tcPr>
          <w:p w14:paraId="796635FF" w14:textId="77777777" w:rsidR="007F09AE" w:rsidRDefault="007F09AE" w:rsidP="0050579A">
            <w:pPr>
              <w:pStyle w:val="Brdtekstpflgende"/>
              <w:jc w:val="center"/>
              <w:rPr>
                <w:b/>
                <w:sz w:val="16"/>
                <w:lang w:val="en-GB"/>
              </w:rPr>
            </w:pPr>
          </w:p>
        </w:tc>
        <w:tc>
          <w:tcPr>
            <w:tcW w:w="1559" w:type="dxa"/>
          </w:tcPr>
          <w:p w14:paraId="613264CE" w14:textId="77777777" w:rsidR="007F09AE" w:rsidRDefault="007F09AE" w:rsidP="0050579A">
            <w:pPr>
              <w:pStyle w:val="Brdtekstpflgende"/>
              <w:rPr>
                <w:b/>
                <w:sz w:val="16"/>
                <w:lang w:val="en-GB"/>
              </w:rPr>
            </w:pPr>
          </w:p>
        </w:tc>
        <w:tc>
          <w:tcPr>
            <w:tcW w:w="3090" w:type="dxa"/>
            <w:gridSpan w:val="2"/>
          </w:tcPr>
          <w:p w14:paraId="655225B3" w14:textId="77777777" w:rsidR="007F09AE" w:rsidRDefault="007F09AE" w:rsidP="0050579A">
            <w:pPr>
              <w:pStyle w:val="Brdtekstpflgende"/>
              <w:rPr>
                <w:b/>
                <w:sz w:val="16"/>
                <w:lang w:val="en-GB"/>
              </w:rPr>
            </w:pPr>
          </w:p>
        </w:tc>
      </w:tr>
    </w:tbl>
    <w:p w14:paraId="2C8D6130" w14:textId="77777777" w:rsidR="007F09AE" w:rsidRDefault="007F09AE" w:rsidP="007F09AE">
      <w:pPr>
        <w:pStyle w:val="Brdtekstpflgende"/>
        <w:jc w:val="center"/>
        <w:rPr>
          <w:b/>
          <w:sz w:val="20"/>
          <w:lang w:val="en-GB"/>
        </w:rPr>
      </w:pPr>
      <w:r>
        <w:rPr>
          <w:b/>
          <w:lang w:val="en-GB"/>
        </w:rPr>
        <w:br w:type="page"/>
      </w:r>
      <w:r>
        <w:rPr>
          <w:b/>
          <w:sz w:val="20"/>
          <w:lang w:val="en-GB"/>
        </w:rPr>
        <w:lastRenderedPageBreak/>
        <w:t>REQUEST FOR VISIT (CONTINUATION)</w:t>
      </w:r>
    </w:p>
    <w:p w14:paraId="46D646B4" w14:textId="77777777" w:rsidR="007F09AE" w:rsidRDefault="007F09AE" w:rsidP="007F09AE">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F910974"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b7w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" o:allowincell="f" filled="f"/>
            </w:pict>
          </mc:Fallback>
        </mc:AlternateContent>
      </w:r>
      <w:r>
        <w:rPr>
          <w:b/>
          <w:sz w:val="20"/>
          <w:lang w:val="en-GB"/>
        </w:rPr>
        <w:t>SECURITY CERTIFICATION AND STATEMENT</w:t>
      </w:r>
    </w:p>
    <w:p w14:paraId="2563402F"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14:paraId="758836FC" w14:textId="77777777" w:rsidTr="0050579A">
        <w:tc>
          <w:tcPr>
            <w:tcW w:w="1063" w:type="dxa"/>
          </w:tcPr>
          <w:p w14:paraId="6BA207EA" w14:textId="77777777" w:rsidR="007F09AE" w:rsidRDefault="007F09AE" w:rsidP="0050579A">
            <w:pPr>
              <w:pStyle w:val="Brdtekstpflgende"/>
              <w:rPr>
                <w:b/>
                <w:sz w:val="16"/>
                <w:lang w:val="en-GB"/>
              </w:rPr>
            </w:pPr>
            <w:r>
              <w:rPr>
                <w:b/>
                <w:sz w:val="16"/>
                <w:lang w:val="en-GB"/>
              </w:rPr>
              <w:t>VISIT ID:</w:t>
            </w:r>
          </w:p>
        </w:tc>
        <w:tc>
          <w:tcPr>
            <w:tcW w:w="4252" w:type="dxa"/>
          </w:tcPr>
          <w:p w14:paraId="421688BB" w14:textId="77777777" w:rsidR="007F09AE" w:rsidRDefault="007F09AE" w:rsidP="0050579A">
            <w:pPr>
              <w:pStyle w:val="Brdtekstpflgende"/>
              <w:rPr>
                <w:b/>
                <w:sz w:val="16"/>
                <w:lang w:val="en-GB"/>
              </w:rPr>
            </w:pPr>
          </w:p>
        </w:tc>
      </w:tr>
    </w:tbl>
    <w:p w14:paraId="05B26593" w14:textId="77777777" w:rsidR="007F09AE" w:rsidRDefault="007F09AE" w:rsidP="007F09AE">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A212BDF"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MGa7g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6RTBmu4CAAA1&#10;BgAADgAAAAAAAAAAAAAAAAAuAgAAZHJzL2Uyb0RvYy54bWxQSwECLQAUAAYACAAAACEAlSePQN8A&#10;AAAKAQAADwAAAAAAAAAAAAAAAABIBQAAZHJzL2Rvd25yZXYueG1sUEsFBgAAAAAEAAQA8wAAAFQG&#10;AAAAAA==&#10;" o:allowincell="f" filled="f"/>
            </w:pict>
          </mc:Fallback>
        </mc:AlternateContent>
      </w:r>
    </w:p>
    <w:p w14:paraId="27EF6DD4" w14:textId="77777777" w:rsidR="007F09AE" w:rsidRDefault="007F09AE" w:rsidP="007F09AE">
      <w:pPr>
        <w:pStyle w:val="Brdtekstpflgende"/>
        <w:rPr>
          <w:b/>
          <w:sz w:val="20"/>
          <w:lang w:val="en-GB"/>
        </w:rPr>
      </w:pPr>
      <w:r>
        <w:rPr>
          <w:b/>
          <w:sz w:val="20"/>
          <w:lang w:val="en-GB"/>
        </w:rPr>
        <w:t>10. THE SECURITY OFFICE OF THE REQUESTING GOVERNMENT AGENCY OR INDUSTRIAL FACILITY</w:t>
      </w:r>
    </w:p>
    <w:p w14:paraId="2755250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14:paraId="71DEC51A" w14:textId="77777777" w:rsidTr="0050579A">
        <w:tc>
          <w:tcPr>
            <w:tcW w:w="921" w:type="dxa"/>
          </w:tcPr>
          <w:p w14:paraId="087B1EB2" w14:textId="77777777" w:rsidR="007F09AE" w:rsidRDefault="007F09AE" w:rsidP="0050579A">
            <w:pPr>
              <w:pStyle w:val="Brdtekstpflgende"/>
              <w:rPr>
                <w:b/>
                <w:sz w:val="16"/>
                <w:lang w:val="en-GB"/>
              </w:rPr>
            </w:pPr>
            <w:r>
              <w:rPr>
                <w:b/>
                <w:sz w:val="16"/>
                <w:lang w:val="en-GB"/>
              </w:rPr>
              <w:t>NAME:</w:t>
            </w:r>
          </w:p>
        </w:tc>
        <w:tc>
          <w:tcPr>
            <w:tcW w:w="2871" w:type="dxa"/>
          </w:tcPr>
          <w:p w14:paraId="76554443" w14:textId="77777777" w:rsidR="007F09AE" w:rsidRDefault="007F09AE" w:rsidP="0050579A">
            <w:pPr>
              <w:pStyle w:val="Brdtekstpflgende"/>
              <w:rPr>
                <w:b/>
                <w:sz w:val="16"/>
                <w:lang w:val="en-GB"/>
              </w:rPr>
            </w:pPr>
          </w:p>
        </w:tc>
        <w:tc>
          <w:tcPr>
            <w:tcW w:w="1381" w:type="dxa"/>
          </w:tcPr>
          <w:p w14:paraId="4028C7FC" w14:textId="77777777" w:rsidR="007F09AE" w:rsidRDefault="007F09AE" w:rsidP="0050579A">
            <w:pPr>
              <w:pStyle w:val="Brdtekstpflgende"/>
              <w:rPr>
                <w:b/>
                <w:sz w:val="16"/>
                <w:lang w:val="en-GB"/>
              </w:rPr>
            </w:pPr>
            <w:r>
              <w:rPr>
                <w:b/>
                <w:sz w:val="16"/>
                <w:lang w:val="en-GB"/>
              </w:rPr>
              <w:t>TELEPHONE NR:</w:t>
            </w:r>
          </w:p>
        </w:tc>
        <w:tc>
          <w:tcPr>
            <w:tcW w:w="4111" w:type="dxa"/>
          </w:tcPr>
          <w:p w14:paraId="778CDBF2" w14:textId="77777777" w:rsidR="007F09AE" w:rsidRDefault="007F09AE" w:rsidP="0050579A">
            <w:pPr>
              <w:pStyle w:val="Brdtekstpflgende"/>
              <w:rPr>
                <w:b/>
                <w:sz w:val="16"/>
                <w:lang w:val="en-GB"/>
              </w:rPr>
            </w:pPr>
          </w:p>
        </w:tc>
      </w:tr>
    </w:tbl>
    <w:p w14:paraId="0A3C6FC2"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17B8D415" w14:textId="77777777" w:rsidTr="0050579A">
        <w:tc>
          <w:tcPr>
            <w:tcW w:w="1346" w:type="dxa"/>
          </w:tcPr>
          <w:p w14:paraId="4B981BF3"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5751524" w14:textId="77777777" w:rsidR="007F09AE" w:rsidRDefault="007F09AE" w:rsidP="0050579A">
            <w:pPr>
              <w:pStyle w:val="Brdtekstpflgende"/>
              <w:rPr>
                <w:b/>
                <w:sz w:val="16"/>
                <w:lang w:val="en-GB"/>
              </w:rPr>
            </w:pPr>
          </w:p>
        </w:tc>
      </w:tr>
    </w:tbl>
    <w:p w14:paraId="28ACE07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FB9BEF5"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mG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FRp6hVyl43fd30hBU/QdR/lCIi7wBL7qSUgwNJRWA8o2/e3HAGAqOou3w&#10;UVQQney1sEodatmZgKABOtiEPE4JoQeNSvg5D/wkigBZCXt+BKZnU+aS9HS8l0q/o6JDZpFhCeBt&#10;ePLwQWkDh6QnF3MbFxvWtjbrLUdDhhdRENkDSrSsMpuWpdxt81aiB2Lqxj6WG/A/d+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" o:allowincell="f" filled="f"/>
            </w:pict>
          </mc:Fallback>
        </mc:AlternateContent>
      </w:r>
    </w:p>
    <w:p w14:paraId="0B2C80AA" w14:textId="77777777" w:rsidR="007F09AE" w:rsidRDefault="007F09AE" w:rsidP="007F09AE">
      <w:pPr>
        <w:pStyle w:val="Brdtekstpflgende"/>
        <w:rPr>
          <w:b/>
          <w:sz w:val="20"/>
          <w:lang w:val="en-GB"/>
        </w:rPr>
      </w:pPr>
      <w:r>
        <w:rPr>
          <w:b/>
          <w:sz w:val="20"/>
          <w:lang w:val="en-GB"/>
        </w:rPr>
        <w:t>11. CERTIFICATION OF SECURITY CLEARANCE</w:t>
      </w:r>
    </w:p>
    <w:p w14:paraId="4550B32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55183DCA" w14:textId="77777777" w:rsidTr="0050579A">
        <w:tc>
          <w:tcPr>
            <w:tcW w:w="1488" w:type="dxa"/>
          </w:tcPr>
          <w:p w14:paraId="43F5BE41" w14:textId="77777777" w:rsidR="007F09AE" w:rsidRDefault="007F09AE" w:rsidP="0050579A">
            <w:pPr>
              <w:pStyle w:val="Brdtekstpflgende"/>
              <w:rPr>
                <w:b/>
                <w:sz w:val="16"/>
                <w:lang w:val="en-GB"/>
              </w:rPr>
            </w:pPr>
            <w:r>
              <w:rPr>
                <w:b/>
                <w:sz w:val="16"/>
                <w:lang w:val="en-GB"/>
              </w:rPr>
              <w:t>NAME:</w:t>
            </w:r>
          </w:p>
        </w:tc>
        <w:tc>
          <w:tcPr>
            <w:tcW w:w="5528" w:type="dxa"/>
          </w:tcPr>
          <w:p w14:paraId="45908A58" w14:textId="77777777" w:rsidR="007F09AE" w:rsidRDefault="007F09AE" w:rsidP="0050579A">
            <w:pPr>
              <w:pStyle w:val="Brdtekstpflgende"/>
              <w:jc w:val="center"/>
              <w:rPr>
                <w:b/>
                <w:sz w:val="16"/>
                <w:lang w:val="en-GB"/>
              </w:rPr>
            </w:pPr>
          </w:p>
        </w:tc>
      </w:tr>
      <w:tr w:rsidR="007F09AE" w14:paraId="4907FF4F" w14:textId="77777777" w:rsidTr="0050579A">
        <w:tc>
          <w:tcPr>
            <w:tcW w:w="1488" w:type="dxa"/>
          </w:tcPr>
          <w:p w14:paraId="1E0756D6" w14:textId="77777777" w:rsidR="007F09AE" w:rsidRDefault="007F09AE" w:rsidP="0050579A">
            <w:pPr>
              <w:pStyle w:val="Brdtekstpflgende"/>
              <w:rPr>
                <w:b/>
                <w:sz w:val="16"/>
                <w:lang w:val="en-GB"/>
              </w:rPr>
            </w:pPr>
            <w:r>
              <w:rPr>
                <w:b/>
                <w:sz w:val="16"/>
                <w:lang w:val="en-GB"/>
              </w:rPr>
              <w:t>ADDRESS:</w:t>
            </w:r>
          </w:p>
        </w:tc>
        <w:tc>
          <w:tcPr>
            <w:tcW w:w="5528" w:type="dxa"/>
          </w:tcPr>
          <w:p w14:paraId="1A9B0B2A" w14:textId="77777777" w:rsidR="007F09AE" w:rsidRDefault="007F09AE" w:rsidP="0050579A">
            <w:pPr>
              <w:pStyle w:val="Brdtekstpflgende"/>
              <w:jc w:val="center"/>
              <w:rPr>
                <w:b/>
                <w:sz w:val="16"/>
                <w:lang w:val="en-GB"/>
              </w:rPr>
            </w:pPr>
          </w:p>
        </w:tc>
      </w:tr>
      <w:tr w:rsidR="007F09AE" w14:paraId="38C6A488" w14:textId="77777777" w:rsidTr="0050579A">
        <w:tc>
          <w:tcPr>
            <w:tcW w:w="1488" w:type="dxa"/>
          </w:tcPr>
          <w:p w14:paraId="52DA4441" w14:textId="77777777" w:rsidR="007F09AE" w:rsidRDefault="007F09AE" w:rsidP="0050579A">
            <w:pPr>
              <w:pStyle w:val="Brdtekstpflgende"/>
              <w:rPr>
                <w:b/>
                <w:sz w:val="16"/>
                <w:lang w:val="en-GB"/>
              </w:rPr>
            </w:pPr>
            <w:r>
              <w:rPr>
                <w:b/>
                <w:sz w:val="16"/>
                <w:lang w:val="en-GB"/>
              </w:rPr>
              <w:t>TELEPHONE:</w:t>
            </w:r>
          </w:p>
        </w:tc>
        <w:tc>
          <w:tcPr>
            <w:tcW w:w="5528" w:type="dxa"/>
          </w:tcPr>
          <w:p w14:paraId="1A794131" w14:textId="77777777" w:rsidR="007F09AE" w:rsidRDefault="007F09AE" w:rsidP="0050579A">
            <w:pPr>
              <w:pStyle w:val="Brdtekstpflgende"/>
              <w:jc w:val="center"/>
              <w:rPr>
                <w:b/>
                <w:sz w:val="16"/>
                <w:lang w:val="en-GB"/>
              </w:rPr>
            </w:pPr>
          </w:p>
        </w:tc>
      </w:tr>
    </w:tbl>
    <w:p w14:paraId="37A2C3EF"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712E3136" w14:textId="77777777" w:rsidTr="0050579A">
        <w:tc>
          <w:tcPr>
            <w:tcW w:w="1346" w:type="dxa"/>
          </w:tcPr>
          <w:p w14:paraId="7A436915"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072352DA" w14:textId="77777777" w:rsidR="007F09AE" w:rsidRDefault="007F09AE" w:rsidP="0050579A">
            <w:pPr>
              <w:pStyle w:val="Brdtekstpflgende"/>
              <w:rPr>
                <w:b/>
                <w:sz w:val="16"/>
                <w:lang w:val="en-GB"/>
              </w:rPr>
            </w:pPr>
          </w:p>
        </w:tc>
      </w:tr>
    </w:tbl>
    <w:p w14:paraId="1422D16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322C1A3"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" o:allowincell="f" filled="f"/>
            </w:pict>
          </mc:Fallback>
        </mc:AlternateContent>
      </w:r>
    </w:p>
    <w:p w14:paraId="16C89F76" w14:textId="77777777" w:rsidR="007F09AE" w:rsidRDefault="007F09AE" w:rsidP="007F09AE">
      <w:pPr>
        <w:pStyle w:val="Brdtekstpflgende"/>
        <w:rPr>
          <w:b/>
          <w:sz w:val="20"/>
          <w:lang w:val="en-GB"/>
        </w:rPr>
      </w:pPr>
      <w:r>
        <w:rPr>
          <w:b/>
          <w:sz w:val="20"/>
          <w:lang w:val="en-GB"/>
        </w:rPr>
        <w:t>12: REQUESTING NATIONAL SECURITY AUTHORITY</w:t>
      </w:r>
    </w:p>
    <w:p w14:paraId="299A1E14"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3AFA52A7" w14:textId="77777777" w:rsidTr="0050579A">
        <w:tc>
          <w:tcPr>
            <w:tcW w:w="1488" w:type="dxa"/>
          </w:tcPr>
          <w:p w14:paraId="18809F30" w14:textId="77777777" w:rsidR="007F09AE" w:rsidRDefault="007F09AE" w:rsidP="0050579A">
            <w:pPr>
              <w:pStyle w:val="Brdtekstpflgende"/>
              <w:rPr>
                <w:b/>
                <w:sz w:val="16"/>
                <w:lang w:val="en-GB"/>
              </w:rPr>
            </w:pPr>
            <w:r>
              <w:rPr>
                <w:b/>
                <w:sz w:val="16"/>
                <w:lang w:val="en-GB"/>
              </w:rPr>
              <w:t>NAME:</w:t>
            </w:r>
          </w:p>
        </w:tc>
        <w:tc>
          <w:tcPr>
            <w:tcW w:w="5528" w:type="dxa"/>
          </w:tcPr>
          <w:p w14:paraId="1967B793" w14:textId="77777777" w:rsidR="007F09AE" w:rsidRDefault="007F09AE" w:rsidP="0050579A">
            <w:pPr>
              <w:pStyle w:val="Brdtekstpflgende"/>
              <w:jc w:val="center"/>
              <w:rPr>
                <w:b/>
                <w:sz w:val="16"/>
                <w:lang w:val="en-GB"/>
              </w:rPr>
            </w:pPr>
          </w:p>
        </w:tc>
      </w:tr>
      <w:tr w:rsidR="007F09AE" w14:paraId="5E135EDB" w14:textId="77777777" w:rsidTr="0050579A">
        <w:tc>
          <w:tcPr>
            <w:tcW w:w="1488" w:type="dxa"/>
          </w:tcPr>
          <w:p w14:paraId="304198C0" w14:textId="77777777" w:rsidR="007F09AE" w:rsidRDefault="007F09AE" w:rsidP="0050579A">
            <w:pPr>
              <w:pStyle w:val="Brdtekstpflgende"/>
              <w:rPr>
                <w:b/>
                <w:sz w:val="16"/>
                <w:lang w:val="en-GB"/>
              </w:rPr>
            </w:pPr>
            <w:r>
              <w:rPr>
                <w:b/>
                <w:sz w:val="16"/>
                <w:lang w:val="en-GB"/>
              </w:rPr>
              <w:t>ADDRESS:</w:t>
            </w:r>
          </w:p>
        </w:tc>
        <w:tc>
          <w:tcPr>
            <w:tcW w:w="5528" w:type="dxa"/>
          </w:tcPr>
          <w:p w14:paraId="5F8DCD8C" w14:textId="77777777" w:rsidR="007F09AE" w:rsidRDefault="007F09AE" w:rsidP="0050579A">
            <w:pPr>
              <w:pStyle w:val="Brdtekstpflgende"/>
              <w:jc w:val="center"/>
              <w:rPr>
                <w:b/>
                <w:sz w:val="16"/>
                <w:lang w:val="en-GB"/>
              </w:rPr>
            </w:pPr>
          </w:p>
        </w:tc>
      </w:tr>
      <w:tr w:rsidR="007F09AE" w14:paraId="230E5688" w14:textId="77777777" w:rsidTr="0050579A">
        <w:tc>
          <w:tcPr>
            <w:tcW w:w="1488" w:type="dxa"/>
          </w:tcPr>
          <w:p w14:paraId="282AE016" w14:textId="77777777" w:rsidR="007F09AE" w:rsidRDefault="007F09AE" w:rsidP="0050579A">
            <w:pPr>
              <w:pStyle w:val="Brdtekstpflgende"/>
              <w:rPr>
                <w:b/>
                <w:sz w:val="16"/>
                <w:lang w:val="en-GB"/>
              </w:rPr>
            </w:pPr>
            <w:r>
              <w:rPr>
                <w:b/>
                <w:sz w:val="16"/>
                <w:lang w:val="en-GB"/>
              </w:rPr>
              <w:t>TELEPHONE:</w:t>
            </w:r>
          </w:p>
        </w:tc>
        <w:tc>
          <w:tcPr>
            <w:tcW w:w="5528" w:type="dxa"/>
          </w:tcPr>
          <w:p w14:paraId="0FE36E62" w14:textId="77777777" w:rsidR="007F09AE" w:rsidRDefault="007F09AE" w:rsidP="0050579A">
            <w:pPr>
              <w:pStyle w:val="Brdtekstpflgende"/>
              <w:jc w:val="center"/>
              <w:rPr>
                <w:b/>
                <w:sz w:val="16"/>
                <w:lang w:val="en-GB"/>
              </w:rPr>
            </w:pPr>
          </w:p>
        </w:tc>
      </w:tr>
    </w:tbl>
    <w:p w14:paraId="781A6A55"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3008595A" w14:textId="77777777" w:rsidTr="0050579A">
        <w:tc>
          <w:tcPr>
            <w:tcW w:w="1346" w:type="dxa"/>
          </w:tcPr>
          <w:p w14:paraId="286E314C"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665F22C" w14:textId="77777777" w:rsidR="007F09AE" w:rsidRDefault="007F09AE" w:rsidP="0050579A">
            <w:pPr>
              <w:pStyle w:val="Brdtekstpflgende"/>
              <w:rPr>
                <w:b/>
                <w:sz w:val="16"/>
                <w:lang w:val="en-GB"/>
              </w:rPr>
            </w:pPr>
          </w:p>
        </w:tc>
      </w:tr>
    </w:tbl>
    <w:p w14:paraId="4B58A39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318DDD9"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NJ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FEJo0nwAgAA&#10;NgYAAA4AAAAAAAAAAAAAAAAALgIAAGRycy9lMm9Eb2MueG1sUEsBAi0AFAAGAAgAAAAhAH1q9Mze&#10;AAAACgEAAA8AAAAAAAAAAAAAAAAASgUAAGRycy9kb3ducmV2LnhtbFBLBQYAAAAABAAEAPMAAABV&#10;BgAAAAA=&#10;" o:allowincell="f" filled="f"/>
            </w:pict>
          </mc:Fallback>
        </mc:AlternateContent>
      </w:r>
    </w:p>
    <w:p w14:paraId="2288C627" w14:textId="77777777" w:rsidR="007F09AE" w:rsidRDefault="007F09AE" w:rsidP="007F09AE">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14:paraId="1FC34B6F" w14:textId="77777777" w:rsidTr="0050579A">
        <w:trPr>
          <w:trHeight w:val="2007"/>
        </w:trPr>
        <w:tc>
          <w:tcPr>
            <w:tcW w:w="9212" w:type="dxa"/>
          </w:tcPr>
          <w:p w14:paraId="74268807" w14:textId="77777777" w:rsidR="007F09AE" w:rsidRDefault="007F09AE" w:rsidP="0050579A">
            <w:pPr>
              <w:pStyle w:val="Brdtekstpflgende"/>
              <w:rPr>
                <w:b/>
                <w:sz w:val="20"/>
                <w:lang w:val="en-GB"/>
              </w:rPr>
            </w:pPr>
          </w:p>
          <w:p w14:paraId="053D67C9" w14:textId="77777777" w:rsidR="007F09AE" w:rsidRDefault="007F09AE" w:rsidP="0050579A">
            <w:pPr>
              <w:pStyle w:val="Brdtekstpflgende"/>
              <w:rPr>
                <w:b/>
                <w:sz w:val="20"/>
                <w:lang w:val="en-GB"/>
              </w:rPr>
            </w:pPr>
          </w:p>
        </w:tc>
      </w:tr>
    </w:tbl>
    <w:p w14:paraId="2231AAC2"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DF94F2A"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pG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D7o5pG8AIA&#10;ADYGAAAOAAAAAAAAAAAAAAAAAC4CAABkcnMvZTJvRG9jLnhtbFBLAQItABQABgAIAAAAIQBrJjfX&#10;3wAAAAoBAAAPAAAAAAAAAAAAAAAAAEoFAABkcnMvZG93bnJldi54bWxQSwUGAAAAAAQABADzAAAA&#10;VgYAAAAA&#10;" o:allowincell="f" filled="f"/>
            </w:pict>
          </mc:Fallback>
        </mc:AlternateContent>
      </w:r>
    </w:p>
    <w:p w14:paraId="66708840" w14:textId="77777777" w:rsidR="007F09AE" w:rsidRDefault="007F09AE" w:rsidP="007F09AE">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14:paraId="355E541D" w14:textId="77777777" w:rsidTr="0050579A">
        <w:tc>
          <w:tcPr>
            <w:tcW w:w="2055" w:type="dxa"/>
          </w:tcPr>
          <w:p w14:paraId="0627ECCD" w14:textId="77777777" w:rsidR="007F09AE" w:rsidRDefault="007F09AE" w:rsidP="0050579A">
            <w:pPr>
              <w:pStyle w:val="Brdtekstpflgende"/>
              <w:rPr>
                <w:b/>
                <w:sz w:val="18"/>
                <w:lang w:val="en-GB"/>
              </w:rPr>
            </w:pPr>
          </w:p>
        </w:tc>
        <w:tc>
          <w:tcPr>
            <w:tcW w:w="1984" w:type="dxa"/>
          </w:tcPr>
          <w:p w14:paraId="44B41704" w14:textId="77777777" w:rsidR="007F09AE" w:rsidRDefault="007F09AE" w:rsidP="0050579A">
            <w:pPr>
              <w:pStyle w:val="Brdtekstpflgende"/>
              <w:jc w:val="center"/>
              <w:rPr>
                <w:b/>
                <w:sz w:val="18"/>
                <w:lang w:val="en-GB"/>
              </w:rPr>
            </w:pPr>
          </w:p>
        </w:tc>
        <w:tc>
          <w:tcPr>
            <w:tcW w:w="426" w:type="dxa"/>
          </w:tcPr>
          <w:p w14:paraId="4BE3C42D" w14:textId="77777777" w:rsidR="007F09AE" w:rsidRDefault="007F09AE" w:rsidP="0050579A">
            <w:pPr>
              <w:pStyle w:val="Brdtekstpflgende"/>
              <w:jc w:val="center"/>
              <w:rPr>
                <w:b/>
                <w:sz w:val="18"/>
                <w:lang w:val="en-GB"/>
              </w:rPr>
            </w:pPr>
            <w:r>
              <w:rPr>
                <w:b/>
                <w:sz w:val="18"/>
                <w:lang w:val="en-GB"/>
              </w:rPr>
              <w:t>Y</w:t>
            </w:r>
          </w:p>
        </w:tc>
        <w:tc>
          <w:tcPr>
            <w:tcW w:w="438" w:type="dxa"/>
          </w:tcPr>
          <w:p w14:paraId="7BE9D660" w14:textId="77777777" w:rsidR="007F09AE" w:rsidRDefault="007F09AE" w:rsidP="0050579A">
            <w:pPr>
              <w:pStyle w:val="Brdtekstpflgende"/>
              <w:jc w:val="center"/>
              <w:rPr>
                <w:b/>
                <w:sz w:val="18"/>
                <w:lang w:val="en-GB"/>
              </w:rPr>
            </w:pPr>
            <w:r>
              <w:rPr>
                <w:b/>
                <w:sz w:val="18"/>
                <w:lang w:val="en-GB"/>
              </w:rPr>
              <w:t>N</w:t>
            </w:r>
          </w:p>
        </w:tc>
        <w:tc>
          <w:tcPr>
            <w:tcW w:w="837" w:type="dxa"/>
          </w:tcPr>
          <w:p w14:paraId="54D20D85" w14:textId="77777777" w:rsidR="007F09AE" w:rsidRDefault="007F09AE" w:rsidP="0050579A">
            <w:pPr>
              <w:pStyle w:val="Brdtekstpflgende"/>
              <w:jc w:val="center"/>
              <w:rPr>
                <w:b/>
                <w:sz w:val="18"/>
                <w:lang w:val="en-GB"/>
              </w:rPr>
            </w:pPr>
          </w:p>
        </w:tc>
        <w:tc>
          <w:tcPr>
            <w:tcW w:w="2268" w:type="dxa"/>
          </w:tcPr>
          <w:p w14:paraId="195D8FB2" w14:textId="77777777" w:rsidR="007F09AE" w:rsidRDefault="007F09AE" w:rsidP="0050579A">
            <w:pPr>
              <w:pStyle w:val="Brdtekstpflgende"/>
              <w:jc w:val="center"/>
              <w:rPr>
                <w:b/>
                <w:sz w:val="18"/>
                <w:lang w:val="en-GB"/>
              </w:rPr>
            </w:pPr>
          </w:p>
        </w:tc>
      </w:tr>
      <w:tr w:rsidR="007F09AE" w14:paraId="7C20E35B" w14:textId="77777777" w:rsidTr="0050579A">
        <w:tc>
          <w:tcPr>
            <w:tcW w:w="2055" w:type="dxa"/>
          </w:tcPr>
          <w:p w14:paraId="7ECDBC11" w14:textId="77777777" w:rsidR="007F09AE" w:rsidRDefault="007F09AE" w:rsidP="0050579A">
            <w:pPr>
              <w:pStyle w:val="Brdtekstpflgende"/>
              <w:rPr>
                <w:b/>
                <w:sz w:val="18"/>
                <w:lang w:val="en-GB"/>
              </w:rPr>
            </w:pPr>
            <w:r>
              <w:rPr>
                <w:b/>
                <w:sz w:val="18"/>
                <w:lang w:val="en-GB"/>
              </w:rPr>
              <w:t>a. Visitor(s) will carry</w:t>
            </w:r>
          </w:p>
        </w:tc>
        <w:tc>
          <w:tcPr>
            <w:tcW w:w="1984" w:type="dxa"/>
          </w:tcPr>
          <w:p w14:paraId="35B4C8B8" w14:textId="77777777" w:rsidR="007F09AE" w:rsidRDefault="007F09AE" w:rsidP="0050579A">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14:paraId="73850DF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52749AE2" w14:textId="77777777" w:rsidR="007F09AE" w:rsidRDefault="007F09AE" w:rsidP="0050579A">
            <w:pPr>
              <w:pStyle w:val="Brdtekstpflgende"/>
              <w:jc w:val="center"/>
              <w:rPr>
                <w:b/>
                <w:sz w:val="18"/>
                <w:lang w:val="en-GB"/>
              </w:rPr>
            </w:pPr>
          </w:p>
        </w:tc>
        <w:tc>
          <w:tcPr>
            <w:tcW w:w="837" w:type="dxa"/>
            <w:tcBorders>
              <w:left w:val="nil"/>
            </w:tcBorders>
          </w:tcPr>
          <w:p w14:paraId="5E66C31D" w14:textId="77777777" w:rsidR="007F09AE" w:rsidRDefault="007F09AE" w:rsidP="0050579A">
            <w:pPr>
              <w:pStyle w:val="Brdtekstpflgende"/>
              <w:jc w:val="center"/>
              <w:rPr>
                <w:b/>
                <w:sz w:val="18"/>
                <w:lang w:val="en-GB"/>
              </w:rPr>
            </w:pPr>
          </w:p>
        </w:tc>
        <w:tc>
          <w:tcPr>
            <w:tcW w:w="2268" w:type="dxa"/>
          </w:tcPr>
          <w:p w14:paraId="275828C5" w14:textId="77777777" w:rsidR="007F09AE" w:rsidRDefault="007F09AE" w:rsidP="0050579A">
            <w:pPr>
              <w:pStyle w:val="Brdtekstpflgende"/>
              <w:jc w:val="center"/>
              <w:rPr>
                <w:b/>
                <w:sz w:val="18"/>
                <w:lang w:val="en-GB"/>
              </w:rPr>
            </w:pPr>
          </w:p>
        </w:tc>
      </w:tr>
      <w:tr w:rsidR="007F09AE" w14:paraId="752EC385" w14:textId="77777777" w:rsidTr="0050579A">
        <w:tc>
          <w:tcPr>
            <w:tcW w:w="2055" w:type="dxa"/>
          </w:tcPr>
          <w:p w14:paraId="14BF1971" w14:textId="77777777" w:rsidR="007F09AE" w:rsidRDefault="007F09AE" w:rsidP="0050579A">
            <w:pPr>
              <w:pStyle w:val="Brdtekstpflgende"/>
              <w:rPr>
                <w:b/>
                <w:sz w:val="18"/>
                <w:lang w:val="en-GB"/>
              </w:rPr>
            </w:pPr>
          </w:p>
        </w:tc>
        <w:tc>
          <w:tcPr>
            <w:tcW w:w="1984" w:type="dxa"/>
          </w:tcPr>
          <w:p w14:paraId="023FAF70" w14:textId="77777777" w:rsidR="007F09AE" w:rsidRDefault="007F09AE" w:rsidP="0050579A">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14:paraId="603A15AE"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F5EA4AF" w14:textId="77777777" w:rsidR="007F09AE" w:rsidRDefault="007F09AE" w:rsidP="0050579A">
            <w:pPr>
              <w:pStyle w:val="Brdtekstpflgende"/>
              <w:jc w:val="center"/>
              <w:rPr>
                <w:b/>
                <w:sz w:val="18"/>
                <w:lang w:val="en-GB"/>
              </w:rPr>
            </w:pPr>
          </w:p>
        </w:tc>
        <w:tc>
          <w:tcPr>
            <w:tcW w:w="837" w:type="dxa"/>
            <w:tcBorders>
              <w:left w:val="nil"/>
            </w:tcBorders>
          </w:tcPr>
          <w:p w14:paraId="5CE08A57" w14:textId="77777777" w:rsidR="007F09AE" w:rsidRDefault="007F09AE" w:rsidP="0050579A">
            <w:pPr>
              <w:pStyle w:val="Brdtekstpflgende"/>
              <w:jc w:val="center"/>
              <w:rPr>
                <w:b/>
                <w:sz w:val="18"/>
                <w:lang w:val="en-GB"/>
              </w:rPr>
            </w:pPr>
            <w:r>
              <w:rPr>
                <w:b/>
                <w:sz w:val="18"/>
                <w:lang w:val="en-GB"/>
              </w:rPr>
              <w:t>Type:</w:t>
            </w:r>
          </w:p>
        </w:tc>
        <w:tc>
          <w:tcPr>
            <w:tcW w:w="2268" w:type="dxa"/>
          </w:tcPr>
          <w:p w14:paraId="2D28115C" w14:textId="77777777" w:rsidR="007F09AE" w:rsidRDefault="007F09AE" w:rsidP="0050579A">
            <w:pPr>
              <w:pStyle w:val="Brdtekstpflgende"/>
              <w:jc w:val="center"/>
              <w:rPr>
                <w:b/>
                <w:sz w:val="18"/>
                <w:lang w:val="en-GB"/>
              </w:rPr>
            </w:pPr>
          </w:p>
        </w:tc>
      </w:tr>
      <w:tr w:rsidR="007F09AE" w14:paraId="6D231AF9" w14:textId="77777777" w:rsidTr="0050579A">
        <w:tc>
          <w:tcPr>
            <w:tcW w:w="2055" w:type="dxa"/>
          </w:tcPr>
          <w:p w14:paraId="1E0FC200" w14:textId="77777777" w:rsidR="007F09AE" w:rsidRDefault="007F09AE" w:rsidP="0050579A">
            <w:pPr>
              <w:pStyle w:val="Brdtekstpflgende"/>
              <w:rPr>
                <w:b/>
                <w:sz w:val="18"/>
                <w:lang w:val="en-GB"/>
              </w:rPr>
            </w:pPr>
            <w:r>
              <w:rPr>
                <w:b/>
                <w:sz w:val="18"/>
                <w:lang w:val="en-GB"/>
              </w:rPr>
              <w:t>b. Visitor(s) will use</w:t>
            </w:r>
          </w:p>
        </w:tc>
        <w:tc>
          <w:tcPr>
            <w:tcW w:w="1984" w:type="dxa"/>
          </w:tcPr>
          <w:p w14:paraId="5D923711" w14:textId="77777777" w:rsidR="007F09AE" w:rsidRDefault="007F09AE" w:rsidP="0050579A">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14:paraId="4D57627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C6845AB" w14:textId="77777777" w:rsidR="007F09AE" w:rsidRDefault="007F09AE" w:rsidP="0050579A">
            <w:pPr>
              <w:pStyle w:val="Brdtekstpflgende"/>
              <w:jc w:val="center"/>
              <w:rPr>
                <w:b/>
                <w:sz w:val="18"/>
                <w:lang w:val="en-GB"/>
              </w:rPr>
            </w:pPr>
          </w:p>
        </w:tc>
        <w:tc>
          <w:tcPr>
            <w:tcW w:w="837" w:type="dxa"/>
            <w:tcBorders>
              <w:left w:val="nil"/>
            </w:tcBorders>
          </w:tcPr>
          <w:p w14:paraId="374588F0" w14:textId="77777777" w:rsidR="007F09AE" w:rsidRDefault="007F09AE" w:rsidP="0050579A">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14:paraId="01A33489" w14:textId="77777777" w:rsidR="007F09AE" w:rsidRDefault="007F09AE" w:rsidP="0050579A">
            <w:pPr>
              <w:pStyle w:val="Brdtekstpflgende"/>
              <w:jc w:val="center"/>
              <w:rPr>
                <w:b/>
                <w:sz w:val="18"/>
                <w:lang w:val="en-GB"/>
              </w:rPr>
            </w:pPr>
          </w:p>
        </w:tc>
      </w:tr>
      <w:tr w:rsidR="007F09AE" w14:paraId="7383D236" w14:textId="77777777" w:rsidTr="0050579A">
        <w:tc>
          <w:tcPr>
            <w:tcW w:w="2055" w:type="dxa"/>
          </w:tcPr>
          <w:p w14:paraId="76CEACEE" w14:textId="77777777" w:rsidR="007F09AE" w:rsidRDefault="007F09AE" w:rsidP="0050579A">
            <w:pPr>
              <w:pStyle w:val="Brdtekstpflgende"/>
              <w:rPr>
                <w:b/>
                <w:sz w:val="18"/>
                <w:lang w:val="en-GB"/>
              </w:rPr>
            </w:pPr>
          </w:p>
        </w:tc>
        <w:tc>
          <w:tcPr>
            <w:tcW w:w="1984" w:type="dxa"/>
          </w:tcPr>
          <w:p w14:paraId="71CD1008" w14:textId="77777777" w:rsidR="007F09AE" w:rsidRDefault="007F09AE" w:rsidP="0050579A">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14:paraId="62ED008F"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393B5F51" w14:textId="77777777" w:rsidR="007F09AE" w:rsidRDefault="007F09AE" w:rsidP="0050579A">
            <w:pPr>
              <w:pStyle w:val="Brdtekstpflgende"/>
              <w:jc w:val="center"/>
              <w:rPr>
                <w:b/>
                <w:sz w:val="18"/>
                <w:lang w:val="en-GB"/>
              </w:rPr>
            </w:pPr>
          </w:p>
        </w:tc>
        <w:tc>
          <w:tcPr>
            <w:tcW w:w="837" w:type="dxa"/>
            <w:tcBorders>
              <w:left w:val="nil"/>
            </w:tcBorders>
          </w:tcPr>
          <w:p w14:paraId="35C47973" w14:textId="77777777" w:rsidR="007F09AE" w:rsidRDefault="007F09AE" w:rsidP="0050579A">
            <w:pPr>
              <w:pStyle w:val="Brdtekstpflgende"/>
              <w:jc w:val="center"/>
              <w:rPr>
                <w:b/>
                <w:sz w:val="18"/>
                <w:lang w:val="en-GB"/>
              </w:rPr>
            </w:pPr>
          </w:p>
        </w:tc>
        <w:tc>
          <w:tcPr>
            <w:tcW w:w="2268" w:type="dxa"/>
          </w:tcPr>
          <w:p w14:paraId="4D73EE25" w14:textId="77777777" w:rsidR="007F09AE" w:rsidRDefault="007F09AE" w:rsidP="0050579A">
            <w:pPr>
              <w:pStyle w:val="Brdtekstpflgende"/>
              <w:jc w:val="center"/>
              <w:rPr>
                <w:b/>
                <w:sz w:val="18"/>
                <w:lang w:val="en-GB"/>
              </w:rPr>
            </w:pPr>
          </w:p>
        </w:tc>
      </w:tr>
    </w:tbl>
    <w:p w14:paraId="23245A7B" w14:textId="77777777" w:rsidR="007F09AE" w:rsidRDefault="007F09AE" w:rsidP="007F09AE">
      <w:pPr>
        <w:pStyle w:val="Brdtekstpflgende"/>
        <w:rPr>
          <w:lang w:val="en-GB"/>
        </w:rPr>
      </w:pPr>
      <w:r>
        <w:rPr>
          <w:b/>
          <w:sz w:val="20"/>
          <w:lang w:val="en-GB"/>
        </w:rPr>
        <w:br w:type="page"/>
      </w:r>
    </w:p>
    <w:p w14:paraId="44AFD3B6" w14:textId="77777777" w:rsidR="007F09AE" w:rsidRDefault="007F09AE" w:rsidP="007F09AE">
      <w:pPr>
        <w:pStyle w:val="Tittel"/>
      </w:pPr>
      <w:r>
        <w:lastRenderedPageBreak/>
        <w:t>Detailed instructions for completion of Request for Visit</w:t>
      </w:r>
    </w:p>
    <w:p w14:paraId="2859BB58" w14:textId="77777777" w:rsidR="007F09AE" w:rsidRDefault="007F09AE" w:rsidP="007F09AE">
      <w:pPr>
        <w:pStyle w:val="Brdtekst"/>
      </w:pPr>
    </w:p>
    <w:p w14:paraId="1574EAB9" w14:textId="77777777" w:rsidR="007F09AE" w:rsidRDefault="007F09AE" w:rsidP="007F09AE">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14:paraId="415D872F" w14:textId="77777777" w:rsidR="007F09AE" w:rsidRDefault="007F09AE" w:rsidP="007F09AE">
      <w:pPr>
        <w:rPr>
          <w:rStyle w:val="stijlmid"/>
        </w:rPr>
      </w:pPr>
    </w:p>
    <w:p w14:paraId="3C17F6F5" w14:textId="77777777" w:rsidR="007F09AE" w:rsidRDefault="007F09AE" w:rsidP="007F09AE">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14:paraId="7E69E985" w14:textId="77777777" w:rsidR="007F09AE" w:rsidRDefault="007F09AE" w:rsidP="007F09AE">
      <w:pPr>
        <w:rPr>
          <w:rStyle w:val="stijlmid"/>
        </w:rPr>
      </w:pPr>
    </w:p>
    <w:p w14:paraId="40308F53" w14:textId="77777777" w:rsidR="007F09AE" w:rsidRDefault="007F09AE" w:rsidP="007F09AE">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14:paraId="21F72E4F" w14:textId="77777777" w:rsidR="007F09AE" w:rsidRDefault="007F09AE" w:rsidP="007F09AE">
      <w:pPr>
        <w:pStyle w:val="Topptekst"/>
        <w:rPr>
          <w:rStyle w:val="stijlmid"/>
        </w:rPr>
      </w:pPr>
    </w:p>
    <w:p w14:paraId="22B8474C" w14:textId="77777777" w:rsidR="007F09AE" w:rsidRDefault="007F09AE" w:rsidP="007F09AE">
      <w:pPr>
        <w:rPr>
          <w:rStyle w:val="stijlmid"/>
        </w:rPr>
      </w:pPr>
      <w:r>
        <w:rPr>
          <w:rStyle w:val="stijlmid"/>
        </w:rPr>
        <w:t xml:space="preserve">2. </w:t>
      </w:r>
      <w:r>
        <w:rPr>
          <w:rStyle w:val="stijlmid"/>
          <w:b/>
        </w:rPr>
        <w:t>REQUESTING GOVERNMENT</w:t>
      </w:r>
      <w:r>
        <w:rPr>
          <w:rStyle w:val="stijlmid"/>
        </w:rPr>
        <w:tab/>
        <w:t>Mention full name and postal address;</w:t>
      </w:r>
    </w:p>
    <w:p w14:paraId="1293E3BD" w14:textId="77777777" w:rsidR="007F09AE" w:rsidRDefault="007F09AE" w:rsidP="007F09AE">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14:paraId="4E9474D1" w14:textId="77777777" w:rsidR="007F09AE" w:rsidRDefault="007F09AE" w:rsidP="007F09AE">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14:paraId="305267BE" w14:textId="77777777" w:rsidR="007F09AE" w:rsidRDefault="007F09AE" w:rsidP="007F09AE">
      <w:pPr>
        <w:jc w:val="both"/>
        <w:rPr>
          <w:rStyle w:val="stijlmid"/>
        </w:rPr>
      </w:pPr>
    </w:p>
    <w:p w14:paraId="6462BA7D" w14:textId="77777777" w:rsidR="007F09AE" w:rsidRDefault="007F09AE" w:rsidP="007F09AE">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14:paraId="3A993EC7" w14:textId="77777777" w:rsidR="007F09AE" w:rsidRDefault="007F09AE" w:rsidP="007F09AE">
      <w:pPr>
        <w:rPr>
          <w:rStyle w:val="stijlmid"/>
        </w:rPr>
      </w:pPr>
      <w:r>
        <w:rPr>
          <w:rStyle w:val="stijlmid"/>
        </w:rPr>
        <w:t xml:space="preserve">  </w:t>
      </w:r>
      <w:r>
        <w:rPr>
          <w:rStyle w:val="stijlmid"/>
          <w:b/>
        </w:rPr>
        <w:t>INDUSTRIAL FACILITY TO BE</w:t>
      </w:r>
      <w:r>
        <w:rPr>
          <w:rStyle w:val="stijlmid"/>
        </w:rPr>
        <w:tab/>
        <w:t xml:space="preserve">include city, state, postal zone, </w:t>
      </w:r>
    </w:p>
    <w:p w14:paraId="240A2B51" w14:textId="77777777" w:rsidR="007F09AE" w:rsidRDefault="007F09AE" w:rsidP="007F09AE">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14:paraId="352C7FCB"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14:paraId="072F5F8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14:paraId="3F7043D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14:paraId="50E65BE0" w14:textId="77777777" w:rsidR="007F09AE" w:rsidRDefault="007F09AE" w:rsidP="007F09AE">
      <w:pPr>
        <w:rPr>
          <w:rStyle w:val="stijlmid"/>
        </w:rPr>
      </w:pPr>
    </w:p>
    <w:p w14:paraId="305F8DFF"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w:t>
      </w:r>
    </w:p>
    <w:p w14:paraId="5CD73F82" w14:textId="77777777" w:rsidR="007F09AE" w:rsidRDefault="007F09AE" w:rsidP="007F09AE">
      <w:pPr>
        <w:rPr>
          <w:rStyle w:val="stijlmid"/>
        </w:rPr>
      </w:pPr>
    </w:p>
    <w:p w14:paraId="48AC5031" w14:textId="77777777" w:rsidR="007F09AE" w:rsidRDefault="007F09AE" w:rsidP="007F09AE">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14:paraId="158D4C35" w14:textId="77777777" w:rsidR="007F09AE" w:rsidRDefault="007F09AE" w:rsidP="007F09AE">
      <w:pPr>
        <w:ind w:left="4678" w:hanging="454"/>
        <w:rPr>
          <w:rStyle w:val="stijlmid"/>
        </w:rPr>
      </w:pPr>
    </w:p>
    <w:p w14:paraId="68B15003" w14:textId="77777777" w:rsidR="007F09AE" w:rsidRDefault="007F09AE" w:rsidP="007F09AE">
      <w:pPr>
        <w:numPr>
          <w:ilvl w:val="0"/>
          <w:numId w:val="3"/>
        </w:numPr>
        <w:ind w:left="4678"/>
        <w:rPr>
          <w:rStyle w:val="stijlmid"/>
        </w:rPr>
      </w:pPr>
      <w:r>
        <w:rPr>
          <w:rStyle w:val="stijlmid"/>
        </w:rPr>
        <w:t>In case of an automated application only 1 agency or facility can be stated.</w:t>
      </w:r>
    </w:p>
    <w:p w14:paraId="75577D38" w14:textId="77777777" w:rsidR="007F09AE" w:rsidRDefault="007F09AE" w:rsidP="007F09AE">
      <w:pPr>
        <w:pStyle w:val="Brdtekst"/>
        <w:ind w:left="4678"/>
        <w:rPr>
          <w:rStyle w:val="stijlmid"/>
        </w:rPr>
      </w:pPr>
    </w:p>
    <w:p w14:paraId="386BD065" w14:textId="77777777" w:rsidR="007F09AE" w:rsidRDefault="007F09AE" w:rsidP="007F09AE">
      <w:pPr>
        <w:ind w:left="4678" w:hanging="454"/>
        <w:rPr>
          <w:rStyle w:val="stijlmid"/>
        </w:rPr>
      </w:pPr>
      <w:r>
        <w:rPr>
          <w:rStyle w:val="stijlmid"/>
        </w:rPr>
        <w:t>3)</w:t>
      </w:r>
      <w:r>
        <w:rPr>
          <w:rStyle w:val="stijlmid"/>
        </w:rPr>
        <w:tab/>
        <w:t xml:space="preserve">In case of a manual application, an annex can be used when two or more agencies or facilities have to be visited in the framework of the same subject. When an annex is used, item 3 should state: "SEE ANNEX, NUMBER OF AGENCIES/FAC.:.." (state number of agencies/ facilities). </w:t>
      </w:r>
    </w:p>
    <w:p w14:paraId="1B2680B2" w14:textId="77777777" w:rsidR="007F09AE" w:rsidRDefault="007F09AE" w:rsidP="007F09AE">
      <w:pPr>
        <w:rPr>
          <w:rStyle w:val="stijlmid"/>
        </w:rPr>
      </w:pPr>
    </w:p>
    <w:p w14:paraId="2F23E383" w14:textId="77777777" w:rsidR="007F09AE" w:rsidRDefault="007F09AE" w:rsidP="007F09AE">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t>Mention the actual date or period</w:t>
      </w:r>
    </w:p>
    <w:p w14:paraId="0EDBF0EF"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14:paraId="26B6BA39"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14:paraId="4B12D56D"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14:paraId="2C92A3B2" w14:textId="77777777" w:rsidR="007F09AE" w:rsidRDefault="007F09AE" w:rsidP="007F09AE">
      <w:pPr>
        <w:jc w:val="both"/>
        <w:rPr>
          <w:rStyle w:val="stijlmid"/>
        </w:rPr>
      </w:pPr>
    </w:p>
    <w:p w14:paraId="109EA920" w14:textId="77777777" w:rsidR="007F09AE" w:rsidRDefault="007F09AE" w:rsidP="007F09AE">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lastRenderedPageBreak/>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14:paraId="31CAF2B7" w14:textId="77777777" w:rsidR="007F09AE" w:rsidRDefault="007F09AE" w:rsidP="007F09AE">
      <w:pPr>
        <w:rPr>
          <w:rStyle w:val="stijlmid"/>
        </w:rPr>
      </w:pPr>
    </w:p>
    <w:p w14:paraId="51CE11E6" w14:textId="77777777" w:rsidR="007F09AE" w:rsidRDefault="007F09AE" w:rsidP="007F09AE">
      <w:pPr>
        <w:rPr>
          <w:rStyle w:val="stijlmid"/>
        </w:rPr>
      </w:pPr>
      <w:r>
        <w:rPr>
          <w:rStyle w:val="stijlmid"/>
        </w:rPr>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14:paraId="69917FF7" w14:textId="77777777" w:rsidR="007F09AE" w:rsidRDefault="007F09AE" w:rsidP="007F09AE">
      <w:pPr>
        <w:rPr>
          <w:rStyle w:val="stijlmid"/>
        </w:rPr>
      </w:pPr>
    </w:p>
    <w:p w14:paraId="0DE717A7"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14:paraId="75830AE0" w14:textId="77777777" w:rsidR="007F09AE" w:rsidRDefault="007F09AE" w:rsidP="007F09AE">
      <w:pPr>
        <w:rPr>
          <w:rStyle w:val="stijlmid"/>
        </w:rPr>
      </w:pPr>
    </w:p>
    <w:p w14:paraId="3F452FD5" w14:textId="77777777" w:rsidR="007F09AE" w:rsidRDefault="007F09AE" w:rsidP="007F09AE">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14:paraId="5C48CCFA" w14:textId="77777777" w:rsidR="007F09AE" w:rsidRDefault="007F09AE" w:rsidP="007F09AE">
      <w:pPr>
        <w:ind w:left="4678" w:hanging="454"/>
        <w:rPr>
          <w:rStyle w:val="stijlmid"/>
        </w:rPr>
      </w:pPr>
    </w:p>
    <w:p w14:paraId="6FEC8169" w14:textId="77777777" w:rsidR="007F09AE" w:rsidRDefault="007F09AE" w:rsidP="007F09AE">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14:paraId="5F2D9D3E" w14:textId="77777777" w:rsidR="007F09AE" w:rsidRDefault="007F09AE" w:rsidP="007F09AE">
      <w:pPr>
        <w:rPr>
          <w:rStyle w:val="stijlmid"/>
        </w:rPr>
      </w:pPr>
    </w:p>
    <w:p w14:paraId="73F6365A" w14:textId="77777777" w:rsidR="007F09AE" w:rsidRDefault="007F09AE" w:rsidP="007F09AE">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14:paraId="47900AF0" w14:textId="77777777" w:rsidR="007F09AE" w:rsidRDefault="007F09AE" w:rsidP="007F09AE">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14:paraId="7C0076C5" w14:textId="77777777" w:rsidR="007F09AE" w:rsidRDefault="007F09AE" w:rsidP="007F09AE">
      <w:pPr>
        <w:jc w:val="both"/>
        <w:rPr>
          <w:rStyle w:val="stijlmid"/>
        </w:rPr>
      </w:pPr>
    </w:p>
    <w:p w14:paraId="38D95EC0" w14:textId="77777777" w:rsidR="007F09AE" w:rsidRDefault="007F09AE" w:rsidP="007F09AE">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14:paraId="0614B6E8" w14:textId="77777777" w:rsidR="007F09AE" w:rsidRDefault="007F09AE" w:rsidP="007F09AE">
      <w:pPr>
        <w:rPr>
          <w:rStyle w:val="stijlmid"/>
        </w:rPr>
      </w:pPr>
    </w:p>
    <w:p w14:paraId="63B99CE0" w14:textId="77777777" w:rsidR="007F09AE" w:rsidRPr="00F372BF" w:rsidRDefault="007F09AE" w:rsidP="007F09AE">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14:paraId="62C418DC" w14:textId="77777777" w:rsidR="007F09AE" w:rsidRDefault="007F09AE" w:rsidP="007F09AE">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14:paraId="17FAA7CF" w14:textId="77777777" w:rsidR="007F09AE" w:rsidRDefault="007F09AE" w:rsidP="007F09AE">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14:paraId="06047BA8" w14:textId="77777777" w:rsidR="007F09AE" w:rsidRDefault="007F09AE" w:rsidP="007F09AE">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14:paraId="75088C22" w14:textId="77777777" w:rsidR="007F09AE" w:rsidRDefault="007F09AE" w:rsidP="007F09AE">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14:paraId="63F4E5B7" w14:textId="77777777" w:rsidR="007F09AE" w:rsidRDefault="007F09AE" w:rsidP="007F09AE">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14:paraId="451D96F0" w14:textId="77777777" w:rsidR="007F09AE" w:rsidRDefault="007F09AE" w:rsidP="007F09AE">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14:paraId="1B345FE3" w14:textId="77777777" w:rsidR="007F09AE" w:rsidRDefault="007F09AE" w:rsidP="007F09AE">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14:paraId="434F541E"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p>
    <w:p w14:paraId="555AD5C5" w14:textId="77777777" w:rsidR="007F09AE" w:rsidRDefault="007F09AE" w:rsidP="007F09AE">
      <w:pPr>
        <w:rPr>
          <w:rStyle w:val="stijlmid"/>
        </w:rPr>
      </w:pPr>
      <w:r>
        <w:rPr>
          <w:rStyle w:val="stijlmid"/>
        </w:rPr>
        <w:t xml:space="preserve">10. </w:t>
      </w:r>
      <w:r>
        <w:rPr>
          <w:rStyle w:val="stijlmid"/>
          <w:b/>
        </w:rPr>
        <w:t>THE SECURITY OFFICER OF</w:t>
      </w:r>
      <w:r>
        <w:rPr>
          <w:rStyle w:val="stijlmid"/>
        </w:rPr>
        <w:tab/>
        <w:t>This item requires the name,</w:t>
      </w:r>
    </w:p>
    <w:p w14:paraId="18C7BC5D" w14:textId="77777777" w:rsidR="007F09AE" w:rsidRDefault="007F09AE" w:rsidP="007F09AE">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14:paraId="4191EE70" w14:textId="77777777" w:rsidR="007F09AE" w:rsidRDefault="007F09AE" w:rsidP="007F09AE">
      <w:pPr>
        <w:rPr>
          <w:rStyle w:val="stijlmid"/>
        </w:rPr>
      </w:pPr>
    </w:p>
    <w:p w14:paraId="16751070" w14:textId="77777777" w:rsidR="007F09AE" w:rsidRDefault="007F09AE" w:rsidP="007F09AE">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14:paraId="240452AF" w14:textId="77777777" w:rsidR="007F09AE" w:rsidRDefault="007F09AE" w:rsidP="007F09AE">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14:paraId="54E4CDAD" w14:textId="77777777" w:rsidR="007F09AE" w:rsidRDefault="007F09AE" w:rsidP="007F09AE">
      <w:pPr>
        <w:rPr>
          <w:rStyle w:val="stijlmid"/>
        </w:rPr>
      </w:pPr>
      <w:r>
        <w:rPr>
          <w:rStyle w:val="stijlmid"/>
        </w:rPr>
        <w:lastRenderedPageBreak/>
        <w:tab/>
      </w:r>
    </w:p>
    <w:p w14:paraId="68B3585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14:paraId="4350CA1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14:paraId="0D649418" w14:textId="77777777" w:rsidR="007F09AE" w:rsidRDefault="007F09AE" w:rsidP="007F09AE">
      <w:pPr>
        <w:ind w:left="4678" w:hanging="454"/>
        <w:rPr>
          <w:rStyle w:val="stijlmid"/>
        </w:rPr>
      </w:pPr>
      <w:r>
        <w:rPr>
          <w:rStyle w:val="stijlmid"/>
        </w:rPr>
        <w:t>a.</w:t>
      </w:r>
      <w:r>
        <w:rPr>
          <w:rStyle w:val="stijlmid"/>
        </w:rPr>
        <w:tab/>
        <w:t>Mention name, address and telephone number (can be pre</w:t>
      </w:r>
      <w:r>
        <w:rPr>
          <w:rStyle w:val="stijlmid"/>
        </w:rPr>
        <w:softHyphen/>
        <w:t>-printed).</w:t>
      </w:r>
    </w:p>
    <w:p w14:paraId="66920CBF" w14:textId="77777777" w:rsidR="007F09AE" w:rsidRDefault="007F09AE" w:rsidP="007F09AE">
      <w:pPr>
        <w:ind w:left="4678" w:hanging="454"/>
        <w:rPr>
          <w:rStyle w:val="stijlmid"/>
        </w:rPr>
      </w:pPr>
      <w:r>
        <w:rPr>
          <w:rStyle w:val="stijlmid"/>
        </w:rPr>
        <w:t>b.</w:t>
      </w:r>
      <w:r>
        <w:rPr>
          <w:rStyle w:val="stijlmid"/>
        </w:rPr>
        <w:tab/>
        <w:t>This item should be signed and eventually stamped, as applicable.</w:t>
      </w:r>
    </w:p>
    <w:p w14:paraId="0BFFE5CA" w14:textId="77777777" w:rsidR="007F09AE" w:rsidRDefault="007F09AE" w:rsidP="007F09AE">
      <w:pPr>
        <w:ind w:left="4678" w:hanging="454"/>
        <w:rPr>
          <w:rStyle w:val="stijlmid"/>
        </w:rPr>
      </w:pPr>
      <w:r>
        <w:rPr>
          <w:rStyle w:val="stijlmid"/>
        </w:rPr>
        <w:t>c.</w:t>
      </w:r>
      <w:r>
        <w:rPr>
          <w:rStyle w:val="stijlmid"/>
        </w:rPr>
        <w:tab/>
        <w:t>If the certifying authority corresponds with the requesting National Security Authority enter: "See item 12".</w:t>
      </w:r>
    </w:p>
    <w:p w14:paraId="731F2729" w14:textId="77777777" w:rsidR="007F09AE" w:rsidRDefault="007F09AE" w:rsidP="007F09AE">
      <w:pPr>
        <w:rPr>
          <w:rStyle w:val="stijlmid"/>
        </w:rPr>
      </w:pPr>
    </w:p>
    <w:p w14:paraId="0D2E3341" w14:textId="77777777" w:rsidR="007F09AE" w:rsidRDefault="007F09AE" w:rsidP="007F09AE">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Do   not   fill  in</w:t>
      </w:r>
      <w:r>
        <w:rPr>
          <w:rStyle w:val="stijlmid"/>
        </w:rPr>
        <w:t>.</w:t>
      </w:r>
    </w:p>
    <w:p w14:paraId="4070F28B" w14:textId="77777777" w:rsidR="007F09AE" w:rsidRDefault="007F09AE" w:rsidP="007F09AE">
      <w:pPr>
        <w:rPr>
          <w:rStyle w:val="stijlmid"/>
        </w:rPr>
      </w:pPr>
      <w:r>
        <w:rPr>
          <w:rStyle w:val="stijlmid"/>
          <w:b/>
        </w:rPr>
        <w:t xml:space="preserve">    SECURITY AUTHORITY</w:t>
      </w:r>
      <w:r>
        <w:rPr>
          <w:rStyle w:val="stijlmid"/>
        </w:rPr>
        <w:tab/>
      </w:r>
      <w:r>
        <w:rPr>
          <w:rStyle w:val="stijlmid"/>
        </w:rPr>
        <w:tab/>
        <w:t>Note for the requesting NSA:</w:t>
      </w:r>
    </w:p>
    <w:p w14:paraId="4815A599" w14:textId="77777777" w:rsidR="007F09AE" w:rsidRDefault="007F09AE" w:rsidP="007F09AE">
      <w:pPr>
        <w:rPr>
          <w:rStyle w:val="stijlmid"/>
        </w:rPr>
      </w:pPr>
    </w:p>
    <w:p w14:paraId="017EB607" w14:textId="77777777" w:rsidR="007F09AE" w:rsidRDefault="007F09AE" w:rsidP="007F09AE">
      <w:pPr>
        <w:ind w:left="4678" w:hanging="454"/>
        <w:rPr>
          <w:rStyle w:val="stijlmid"/>
        </w:rPr>
      </w:pPr>
      <w:r>
        <w:rPr>
          <w:rStyle w:val="stijlmid"/>
        </w:rPr>
        <w:t>a.</w:t>
      </w:r>
      <w:r>
        <w:rPr>
          <w:rStyle w:val="stijlmid"/>
        </w:rPr>
        <w:tab/>
        <w:t>Mention name, address and telephone number (can be pre-printed).</w:t>
      </w:r>
    </w:p>
    <w:p w14:paraId="7519DD0B" w14:textId="77777777" w:rsidR="007F09AE" w:rsidRDefault="007F09AE" w:rsidP="007F09AE">
      <w:pPr>
        <w:pStyle w:val="Brdtekstinnrykk3"/>
        <w:numPr>
          <w:ilvl w:val="0"/>
          <w:numId w:val="4"/>
        </w:numPr>
        <w:ind w:left="4678"/>
        <w:rPr>
          <w:rStyle w:val="stijlmid"/>
        </w:rPr>
      </w:pPr>
      <w:r>
        <w:rPr>
          <w:rStyle w:val="stijlmid"/>
        </w:rPr>
        <w:t>Sign and eventually stamp this item.</w:t>
      </w:r>
    </w:p>
    <w:p w14:paraId="7C41D92B" w14:textId="77777777" w:rsidR="007F09AE" w:rsidRDefault="007F09AE" w:rsidP="007F09AE">
      <w:pPr>
        <w:pStyle w:val="Brdtekstinnrykk3"/>
        <w:ind w:left="4306" w:firstLine="0"/>
        <w:rPr>
          <w:rStyle w:val="stijlmid"/>
        </w:rPr>
      </w:pPr>
    </w:p>
    <w:p w14:paraId="05353AB0" w14:textId="77777777" w:rsidR="007F09AE" w:rsidRDefault="007F09AE" w:rsidP="007F09AE">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14:paraId="66193359" w14:textId="77777777" w:rsidR="007F09AE" w:rsidRDefault="007F09AE" w:rsidP="007F09AE">
      <w:pPr>
        <w:rPr>
          <w:rStyle w:val="stijlmid"/>
        </w:rPr>
      </w:pPr>
    </w:p>
    <w:p w14:paraId="6FD3CD1F" w14:textId="77777777" w:rsidR="007F09AE" w:rsidRDefault="007F09AE" w:rsidP="007F09AE">
      <w:pPr>
        <w:rPr>
          <w:rStyle w:val="stijlmid"/>
          <w:b/>
        </w:rPr>
      </w:pPr>
      <w:r>
        <w:rPr>
          <w:rStyle w:val="stijlmid"/>
        </w:rPr>
        <w:t xml:space="preserve">13. </w:t>
      </w:r>
      <w:r>
        <w:rPr>
          <w:rStyle w:val="stijlmid"/>
          <w:b/>
        </w:rPr>
        <w:t>REMARKS</w:t>
      </w:r>
    </w:p>
    <w:p w14:paraId="2B711EC4" w14:textId="77777777" w:rsidR="007F09AE" w:rsidRDefault="007F09AE" w:rsidP="007F09AE">
      <w:pPr>
        <w:rPr>
          <w:rStyle w:val="stijlmid"/>
        </w:rPr>
      </w:pPr>
    </w:p>
    <w:p w14:paraId="2DB60C76" w14:textId="77777777" w:rsidR="007F09AE" w:rsidRDefault="007F09AE" w:rsidP="007F09AE">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14:paraId="3C08DABE" w14:textId="77777777" w:rsidR="007F09AE" w:rsidRDefault="007F09AE" w:rsidP="007F09AE">
      <w:pPr>
        <w:ind w:left="454" w:hanging="454"/>
        <w:rPr>
          <w:rStyle w:val="stijlmid"/>
        </w:rPr>
      </w:pPr>
    </w:p>
    <w:p w14:paraId="3ABC76A0" w14:textId="77777777" w:rsidR="007F09AE" w:rsidRDefault="007F09AE" w:rsidP="007F09AE">
      <w:pPr>
        <w:ind w:left="454" w:hanging="454"/>
        <w:rPr>
          <w:rStyle w:val="stijlmid"/>
        </w:rPr>
      </w:pPr>
      <w:r>
        <w:rPr>
          <w:rStyle w:val="stijlmid"/>
        </w:rPr>
        <w:t>b.</w:t>
      </w:r>
      <w:r>
        <w:rPr>
          <w:rStyle w:val="stijlmid"/>
        </w:rPr>
        <w:tab/>
        <w:t>This space is also available for the receiving NSA for processing,  e.g., "no security objections", etc.</w:t>
      </w:r>
    </w:p>
    <w:p w14:paraId="6B1FBC87" w14:textId="77777777" w:rsidR="007F09AE" w:rsidRDefault="007F09AE" w:rsidP="007F09AE">
      <w:pPr>
        <w:ind w:left="454" w:hanging="454"/>
        <w:rPr>
          <w:rStyle w:val="stijlmid"/>
        </w:rPr>
      </w:pPr>
    </w:p>
    <w:p w14:paraId="3B90702B" w14:textId="77777777" w:rsidR="007F09AE" w:rsidRDefault="007F09AE" w:rsidP="007F09AE">
      <w:pPr>
        <w:ind w:left="454" w:hanging="454"/>
        <w:rPr>
          <w:rStyle w:val="stijlmid"/>
        </w:rPr>
      </w:pPr>
      <w:r>
        <w:rPr>
          <w:rStyle w:val="stijlmid"/>
        </w:rPr>
        <w:t>c.</w:t>
      </w:r>
      <w:r>
        <w:rPr>
          <w:rStyle w:val="stijlmid"/>
        </w:rPr>
        <w:tab/>
        <w:t>In case of an Emergency Visit the name, telephone and fax numbers of the knowledgeable person ( Doc. 7, section II, point 2a ) should be stated.</w:t>
      </w:r>
    </w:p>
    <w:p w14:paraId="2F2BF578" w14:textId="77777777" w:rsidR="007F09AE" w:rsidRDefault="007F09AE" w:rsidP="007F09AE">
      <w:pPr>
        <w:ind w:left="454" w:hanging="454"/>
        <w:rPr>
          <w:rStyle w:val="stijlmid"/>
        </w:rPr>
      </w:pPr>
    </w:p>
    <w:p w14:paraId="4474B9E3" w14:textId="77777777" w:rsidR="007F09AE" w:rsidRDefault="007F09AE" w:rsidP="007F09AE">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14:paraId="436C1C89" w14:textId="352A2091" w:rsidR="005228A7" w:rsidRPr="00C537FF" w:rsidRDefault="005228A7">
      <w:pPr>
        <w:pStyle w:val="Brdtekst"/>
        <w:rPr>
          <w:lang w:val="en-US"/>
        </w:rPr>
      </w:pPr>
    </w:p>
    <w:sectPr w:rsidR="005228A7" w:rsidRPr="00C537FF">
      <w:headerReference w:type="even" r:id="rId10"/>
      <w:headerReference w:type="default" r:id="rId11"/>
      <w:footerReference w:type="even" r:id="rId12"/>
      <w:footerReference w:type="default" r:id="rId13"/>
      <w:headerReference w:type="first" r:id="rId14"/>
      <w:footerReference w:type="first" r:id="rId15"/>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1CE53" w14:textId="77777777" w:rsidR="006F4324" w:rsidRDefault="006F4324">
      <w:r>
        <w:separator/>
      </w:r>
    </w:p>
  </w:endnote>
  <w:endnote w:type="continuationSeparator" w:id="0">
    <w:p w14:paraId="615E1770" w14:textId="77777777" w:rsidR="006F4324" w:rsidRDefault="006F4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sz="4" w:space="0" w:color="000000"/>
          </w:tcBorders>
        </w:tcPr>
        <w:p w14:paraId="436C1CB5" w14:textId="77777777" w:rsidR="00A31ECA" w:rsidRDefault="00A31ECA">
          <w:pPr>
            <w:spacing w:before="120"/>
            <w:jc w:val="right"/>
            <w:rPr>
              <w:i/>
              <w:noProof/>
              <w:sz w:val="18"/>
              <w:lang w:val="nb-NO"/>
            </w:rPr>
          </w:pPr>
          <w:bookmarkStart w:id="0" w:name="BunntekstTittel"/>
          <w:r>
            <w:rPr>
              <w:i/>
              <w:noProof/>
              <w:sz w:val="18"/>
              <w:lang w:val="nb-NO"/>
            </w:rPr>
            <w:t xml:space="preserve">           </w:t>
          </w:r>
          <w:bookmarkEnd w:id="0"/>
        </w:p>
      </w:tc>
    </w:tr>
    <w:tr w:rsidR="00A31ECA" w14:paraId="436C1CB9" w14:textId="77777777">
      <w:tc>
        <w:tcPr>
          <w:tcW w:w="4891" w:type="dxa"/>
        </w:tcPr>
        <w:p w14:paraId="436C1CB7"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4536" w:type="dxa"/>
        </w:tcPr>
        <w:p w14:paraId="436C1CB8" w14:textId="77777777" w:rsidR="00A31ECA" w:rsidRDefault="00A31ECA">
          <w:pPr>
            <w:pStyle w:val="Topptekst"/>
            <w:rPr>
              <w:noProof/>
              <w:lang w:val="nb-NO"/>
            </w:rPr>
          </w:pPr>
        </w:p>
      </w:tc>
    </w:tr>
  </w:tbl>
  <w:p w14:paraId="436C1CBA" w14:textId="77777777" w:rsidR="00A31ECA" w:rsidRDefault="00A31ECA">
    <w:pPr>
      <w:pStyle w:val="Bunntekst"/>
      <w:rPr>
        <w:sz w:val="4"/>
        <w:lang w:val="nb-NO"/>
      </w:rPr>
    </w:pPr>
  </w:p>
  <w:p w14:paraId="436C1CBB" w14:textId="77777777" w:rsidR="00A31ECA" w:rsidRDefault="00A31ECA">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BD" w14:textId="77777777">
      <w:trPr>
        <w:jc w:val="right"/>
      </w:trPr>
      <w:tc>
        <w:tcPr>
          <w:tcW w:w="9426" w:type="dxa"/>
          <w:gridSpan w:val="2"/>
          <w:tcBorders>
            <w:top w:val="single" w:sz="4" w:space="0" w:color="000000"/>
          </w:tcBorders>
        </w:tcPr>
        <w:p w14:paraId="436C1CBC" w14:textId="084F36C7" w:rsidR="00A31ECA" w:rsidRPr="000103E0" w:rsidRDefault="00EA00B9" w:rsidP="00CE03A6">
          <w:pPr>
            <w:pStyle w:val="Bunntekst"/>
            <w:jc w:val="right"/>
          </w:pPr>
          <w:sdt>
            <w:sdtPr>
              <w:id w:val="885520696"/>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2</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C0" w14:textId="77777777">
      <w:trPr>
        <w:jc w:val="right"/>
      </w:trPr>
      <w:tc>
        <w:tcPr>
          <w:tcW w:w="4536" w:type="dxa"/>
        </w:tcPr>
        <w:p w14:paraId="436C1CBE" w14:textId="77777777" w:rsidR="00A31ECA" w:rsidRDefault="00A31ECA">
          <w:pPr>
            <w:pStyle w:val="Topptekstoddetall"/>
            <w:rPr>
              <w:noProof/>
            </w:rPr>
          </w:pPr>
        </w:p>
      </w:tc>
      <w:tc>
        <w:tcPr>
          <w:tcW w:w="4890" w:type="dxa"/>
        </w:tcPr>
        <w:p w14:paraId="436C1CBF" w14:textId="77777777" w:rsidR="00A31ECA" w:rsidRDefault="00A31ECA">
          <w:pPr>
            <w:pStyle w:val="Topptekstoddetall"/>
            <w:rPr>
              <w:noProof/>
            </w:rPr>
          </w:pPr>
        </w:p>
      </w:tc>
    </w:tr>
  </w:tbl>
  <w:p w14:paraId="436C1CC1" w14:textId="77777777" w:rsidR="00A31ECA" w:rsidRDefault="00A31ECA">
    <w:pPr>
      <w:rPr>
        <w:noProof/>
        <w:sz w:val="4"/>
      </w:rPr>
    </w:pPr>
  </w:p>
  <w:p w14:paraId="436C1CC2" w14:textId="77777777" w:rsidR="00A31ECA" w:rsidRDefault="00A31ECA">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sz="4" w:space="0" w:color="000000"/>
          </w:tcBorders>
        </w:tcPr>
        <w:p w14:paraId="436C1CD4" w14:textId="027B4413" w:rsidR="00A31ECA" w:rsidRPr="000103E0" w:rsidRDefault="00EA00B9" w:rsidP="00CE03A6">
          <w:pPr>
            <w:pStyle w:val="Bunntekst"/>
            <w:jc w:val="right"/>
          </w:pPr>
          <w:sdt>
            <w:sdtPr>
              <w:id w:val="860082579"/>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1</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D8" w14:textId="77777777">
      <w:trPr>
        <w:jc w:val="right"/>
      </w:trPr>
      <w:tc>
        <w:tcPr>
          <w:tcW w:w="4536" w:type="dxa"/>
        </w:tcPr>
        <w:p w14:paraId="436C1CD6" w14:textId="77777777" w:rsidR="00A31ECA" w:rsidRDefault="00A31ECA">
          <w:pPr>
            <w:pStyle w:val="Topptekstoddetall"/>
            <w:rPr>
              <w:noProof/>
            </w:rPr>
          </w:pPr>
        </w:p>
      </w:tc>
      <w:tc>
        <w:tcPr>
          <w:tcW w:w="4890" w:type="dxa"/>
        </w:tcPr>
        <w:p w14:paraId="436C1CD7" w14:textId="77777777" w:rsidR="00A31ECA" w:rsidRDefault="00A31ECA">
          <w:pPr>
            <w:pStyle w:val="Topptekstoddetall"/>
            <w:rPr>
              <w:noProof/>
            </w:rPr>
          </w:pPr>
        </w:p>
      </w:tc>
    </w:tr>
  </w:tbl>
  <w:p w14:paraId="436C1CD9" w14:textId="77777777" w:rsidR="00A31ECA" w:rsidRDefault="00A31ECA">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8716A" w14:textId="77777777" w:rsidR="006F4324" w:rsidRDefault="006F4324">
      <w:r>
        <w:separator/>
      </w:r>
    </w:p>
  </w:footnote>
  <w:footnote w:type="continuationSeparator" w:id="0">
    <w:p w14:paraId="695294E5" w14:textId="77777777" w:rsidR="006F4324" w:rsidRDefault="006F4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14:paraId="436C1CAC"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3187" w:type="dxa"/>
        </w:tcPr>
        <w:p w14:paraId="436C1CAD" w14:textId="77777777" w:rsidR="00A31ECA" w:rsidRDefault="00A31ECA">
          <w:pPr>
            <w:pStyle w:val="Topptekst"/>
            <w:rPr>
              <w:noProof/>
              <w:lang w:val="nb-NO"/>
            </w:rPr>
          </w:pPr>
        </w:p>
      </w:tc>
      <w:tc>
        <w:tcPr>
          <w:tcW w:w="2268" w:type="dxa"/>
        </w:tcPr>
        <w:p w14:paraId="436C1CAE" w14:textId="77777777" w:rsidR="00A31ECA" w:rsidRDefault="00A31ECA">
          <w:pPr>
            <w:pStyle w:val="Topptekst"/>
            <w:rPr>
              <w:noProof/>
              <w:lang w:val="nb-NO"/>
            </w:rPr>
          </w:pPr>
        </w:p>
      </w:tc>
    </w:tr>
    <w:tr w:rsidR="00A31ECA" w14:paraId="436C1CB2" w14:textId="77777777">
      <w:tc>
        <w:tcPr>
          <w:tcW w:w="1418" w:type="dxa"/>
          <w:tcBorders>
            <w:bottom w:val="single" w:sz="4" w:space="0" w:color="000000"/>
          </w:tcBorders>
        </w:tcPr>
        <w:p w14:paraId="436C1CB0" w14:textId="77777777" w:rsidR="00A31ECA" w:rsidRDefault="00A31ECA">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sz="4" w:space="0" w:color="000000"/>
          </w:tcBorders>
        </w:tcPr>
        <w:p w14:paraId="436C1CB1" w14:textId="77777777" w:rsidR="00A31ECA" w:rsidRDefault="00A31ECA">
          <w:pPr>
            <w:spacing w:before="120" w:after="180"/>
            <w:rPr>
              <w:rStyle w:val="Sidetall"/>
              <w:noProof/>
            </w:rPr>
          </w:pPr>
        </w:p>
      </w:tc>
    </w:tr>
  </w:tbl>
  <w:p w14:paraId="436C1CB3" w14:textId="77777777" w:rsidR="00A31ECA" w:rsidRDefault="00A31ECA">
    <w:pPr>
      <w:pStyle w:val="Topptekst"/>
      <w:rPr>
        <w:noProof/>
        <w:sz w:val="4"/>
      </w:rPr>
    </w:pPr>
  </w:p>
  <w:p w14:paraId="436C1CB4" w14:textId="77777777" w:rsidR="00A31ECA" w:rsidRDefault="00A31ECA">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2FCE" w14:textId="373928E4" w:rsidR="00FD375D" w:rsidRDefault="00EA00B9" w:rsidP="00FD375D">
    <w:pPr>
      <w:pStyle w:val="Topptekst"/>
      <w:rPr>
        <w:rFonts w:ascii="FORSVARET-Medium" w:hAnsi="FORSVARET-Medium"/>
      </w:rPr>
    </w:pPr>
    <w:r>
      <w:rPr>
        <w:rFonts w:ascii="FORSVARET-Medium" w:hAnsi="FORSVARET-Medium"/>
      </w:rPr>
      <w:t>2024038728</w:t>
    </w:r>
    <w:r w:rsidR="00FD375D">
      <w:rPr>
        <w:rFonts w:ascii="FORSVARET-Medium" w:hAnsi="FORSVARET-Medium"/>
      </w:rPr>
      <w:t xml:space="preserve"> Framework agreement regarding explosives and igniters</w:t>
    </w:r>
  </w:p>
  <w:p w14:paraId="528FA1B7" w14:textId="77777777" w:rsidR="00FD375D" w:rsidRDefault="00FD375D" w:rsidP="00FD375D">
    <w:pPr>
      <w:pStyle w:val="Brdtekst"/>
      <w:rPr>
        <w:b/>
        <w:sz w:val="40"/>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4985F740" w14:textId="77777777" w:rsidR="00637611" w:rsidRPr="00FD375D" w:rsidRDefault="0063761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C1CD3" w14:textId="77777777" w:rsidR="00A31ECA" w:rsidRPr="001C4B6D" w:rsidRDefault="00A31ECA" w:rsidP="002E535E">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709" w:firstLine="0"/>
      </w:pPr>
      <w:rPr>
        <w:rFonts w:ascii="Wingdings" w:hAnsi="Wingdings" w:hint="default"/>
        <w:b w:val="0"/>
        <w:i w:val="0"/>
        <w:sz w:val="44"/>
      </w:rPr>
    </w:lvl>
    <w:lvl w:ilvl="8">
      <w:start w:val="1"/>
      <w:numFmt w:val="none"/>
      <w:pStyle w:val="Overskrift9"/>
      <w:suff w:val="space"/>
      <w:lvlText w:val=""/>
      <w:lvlJc w:val="left"/>
      <w:pPr>
        <w:ind w:left="709" w:firstLine="0"/>
      </w:pPr>
      <w:rPr>
        <w:rFonts w:ascii="Wingdings" w:hAnsi="Wingdings" w:hint="default"/>
        <w:b w:val="0"/>
        <w:i w:val="0"/>
        <w:sz w:val="48"/>
      </w:rPr>
    </w:lvl>
  </w:abstractNum>
  <w:abstractNum w:abstractNumId="1"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15:restartNumberingAfterBreak="0">
    <w:nsid w:val="5D2E7862"/>
    <w:multiLevelType w:val="singleLevel"/>
    <w:tmpl w:val="4A506260"/>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efinererOmBrukt" w:val="Brukt"/>
    <w:docVar w:name="MalVersjon" w:val="5"/>
    <w:docVar w:name="ValgtSpråk" w:val="ENGELSK"/>
    <w:docVar w:name="ValgtStilgalleri" w:val="1-skriv"/>
  </w:docVars>
  <w:rsids>
    <w:rsidRoot w:val="00E00979"/>
    <w:rsid w:val="00000630"/>
    <w:rsid w:val="0000457F"/>
    <w:rsid w:val="000103E0"/>
    <w:rsid w:val="00032CA1"/>
    <w:rsid w:val="00070061"/>
    <w:rsid w:val="00077577"/>
    <w:rsid w:val="000919CF"/>
    <w:rsid w:val="000E36F4"/>
    <w:rsid w:val="00111E43"/>
    <w:rsid w:val="00120A03"/>
    <w:rsid w:val="00147ED6"/>
    <w:rsid w:val="001B11EB"/>
    <w:rsid w:val="001C35F3"/>
    <w:rsid w:val="001C4B6D"/>
    <w:rsid w:val="0020688C"/>
    <w:rsid w:val="0021604A"/>
    <w:rsid w:val="002455F4"/>
    <w:rsid w:val="002B6E4F"/>
    <w:rsid w:val="002C7DF4"/>
    <w:rsid w:val="002D3C06"/>
    <w:rsid w:val="002E535E"/>
    <w:rsid w:val="002F3B6A"/>
    <w:rsid w:val="003028C6"/>
    <w:rsid w:val="00370340"/>
    <w:rsid w:val="00380FC0"/>
    <w:rsid w:val="00420DAB"/>
    <w:rsid w:val="00475694"/>
    <w:rsid w:val="004829BE"/>
    <w:rsid w:val="004B65EB"/>
    <w:rsid w:val="004D5497"/>
    <w:rsid w:val="004D7052"/>
    <w:rsid w:val="005226E7"/>
    <w:rsid w:val="005228A7"/>
    <w:rsid w:val="00573B5D"/>
    <w:rsid w:val="005D68E6"/>
    <w:rsid w:val="005E4055"/>
    <w:rsid w:val="005E5AE7"/>
    <w:rsid w:val="00637611"/>
    <w:rsid w:val="006C0EC2"/>
    <w:rsid w:val="006F2F4E"/>
    <w:rsid w:val="006F4324"/>
    <w:rsid w:val="006F6E64"/>
    <w:rsid w:val="00713E7D"/>
    <w:rsid w:val="00725097"/>
    <w:rsid w:val="0074667C"/>
    <w:rsid w:val="0077110E"/>
    <w:rsid w:val="00797EC0"/>
    <w:rsid w:val="007A2F44"/>
    <w:rsid w:val="007B602B"/>
    <w:rsid w:val="007F09AE"/>
    <w:rsid w:val="008044EE"/>
    <w:rsid w:val="008A519F"/>
    <w:rsid w:val="008C2F20"/>
    <w:rsid w:val="008F518D"/>
    <w:rsid w:val="009025B7"/>
    <w:rsid w:val="00915052"/>
    <w:rsid w:val="009D563E"/>
    <w:rsid w:val="00A27DF9"/>
    <w:rsid w:val="00A31ECA"/>
    <w:rsid w:val="00A34741"/>
    <w:rsid w:val="00A61D80"/>
    <w:rsid w:val="00A930AA"/>
    <w:rsid w:val="00AC6EB4"/>
    <w:rsid w:val="00AD318A"/>
    <w:rsid w:val="00B2373C"/>
    <w:rsid w:val="00B40897"/>
    <w:rsid w:val="00B654F9"/>
    <w:rsid w:val="00BC32F5"/>
    <w:rsid w:val="00BE59F4"/>
    <w:rsid w:val="00C157D2"/>
    <w:rsid w:val="00C21BCB"/>
    <w:rsid w:val="00C36143"/>
    <w:rsid w:val="00C537FF"/>
    <w:rsid w:val="00CA7DE1"/>
    <w:rsid w:val="00CE03A6"/>
    <w:rsid w:val="00D07C15"/>
    <w:rsid w:val="00D76DC5"/>
    <w:rsid w:val="00DC633D"/>
    <w:rsid w:val="00E00979"/>
    <w:rsid w:val="00E26F62"/>
    <w:rsid w:val="00E90E7C"/>
    <w:rsid w:val="00EA00B9"/>
    <w:rsid w:val="00EB7CDD"/>
    <w:rsid w:val="00F15274"/>
    <w:rsid w:val="00F372BF"/>
    <w:rsid w:val="00F51DDF"/>
    <w:rsid w:val="00F72A31"/>
    <w:rsid w:val="00F97595"/>
    <w:rsid w:val="00FB3870"/>
    <w:rsid w:val="00FD375D"/>
    <w:rsid w:val="00FE7AF6"/>
    <w:rsid w:val="00FF0E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C1AD4"/>
  <w15:docId w15:val="{4C8EB2BA-C931-419F-BA3F-80617222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uiPriority w:val="99"/>
    <w:rPr>
      <w:rFonts w:ascii="Arial" w:hAnsi="Arial"/>
      <w:b/>
      <w:sz w:val="22"/>
    </w:rPr>
  </w:style>
  <w:style w:type="paragraph" w:styleId="Bunntekst">
    <w:name w:val="footer"/>
    <w:basedOn w:val="Normal"/>
    <w:link w:val="BunntekstTegn"/>
    <w:uiPriority w:val="99"/>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uiPriority w:val="99"/>
    <w:rsid w:val="002E535E"/>
    <w:rPr>
      <w:rFonts w:ascii="Arial" w:hAnsi="Arial"/>
      <w:b/>
      <w:sz w:val="22"/>
      <w:lang w:val="en-GB"/>
    </w:rPr>
  </w:style>
  <w:style w:type="paragraph" w:customStyle="1" w:styleId="Avdelingstittel">
    <w:name w:val="Avdelingstittel"/>
    <w:basedOn w:val="Normal"/>
    <w:qFormat/>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 w:type="character" w:customStyle="1" w:styleId="BunntekstTegn">
    <w:name w:val="Bunntekst Tegn"/>
    <w:basedOn w:val="Standardskriftforavsnitt"/>
    <w:link w:val="Bunntekst"/>
    <w:uiPriority w:val="99"/>
    <w:rsid w:val="000103E0"/>
    <w:rPr>
      <w:rFonts w:ascii="Arial" w:hAnsi="Arial"/>
      <w:b/>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9357">
      <w:bodyDiv w:val="1"/>
      <w:marLeft w:val="0"/>
      <w:marRight w:val="0"/>
      <w:marTop w:val="0"/>
      <w:marBottom w:val="0"/>
      <w:divBdr>
        <w:top w:val="none" w:sz="0" w:space="0" w:color="auto"/>
        <w:left w:val="none" w:sz="0" w:space="0" w:color="auto"/>
        <w:bottom w:val="none" w:sz="0" w:space="0" w:color="auto"/>
        <w:right w:val="none" w:sz="0" w:space="0" w:color="auto"/>
      </w:divBdr>
    </w:div>
    <w:div w:id="1297637107">
      <w:bodyDiv w:val="1"/>
      <w:marLeft w:val="0"/>
      <w:marRight w:val="0"/>
      <w:marTop w:val="0"/>
      <w:marBottom w:val="0"/>
      <w:divBdr>
        <w:top w:val="none" w:sz="0" w:space="0" w:color="auto"/>
        <w:left w:val="none" w:sz="0" w:space="0" w:color="auto"/>
        <w:bottom w:val="none" w:sz="0" w:space="0" w:color="auto"/>
        <w:right w:val="none" w:sz="0" w:space="0" w:color="auto"/>
      </w:divBdr>
    </w:div>
    <w:div w:id="1539317160">
      <w:bodyDiv w:val="1"/>
      <w:marLeft w:val="0"/>
      <w:marRight w:val="0"/>
      <w:marTop w:val="0"/>
      <w:marBottom w:val="0"/>
      <w:divBdr>
        <w:top w:val="none" w:sz="0" w:space="0" w:color="auto"/>
        <w:left w:val="none" w:sz="0" w:space="0" w:color="auto"/>
        <w:bottom w:val="none" w:sz="0" w:space="0" w:color="auto"/>
        <w:right w:val="none" w:sz="0" w:space="0" w:color="auto"/>
      </w:divBdr>
    </w:div>
    <w:div w:id="168042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V:\maler\standard%20maler\Engelske%20maler\Blankt%20ark%20St&#229;ende%20A4%20(engel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1.01</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697</Gjelder_x0020_for>
    <Dokumentkode xmlns="71a8a547-54f0-447a-bd41-f8862ce07847">FLO-DAA-MAL-126</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 - Bilag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9A99BE29-B53D-4F01-94AF-0CDC531B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8A080-57CC-4CE1-92C8-6537BFA8C189}">
  <ds:schemaRefs>
    <ds:schemaRef ds:uri="http://schemas.microsoft.com/sharepoint/v3/contenttype/forms"/>
  </ds:schemaRefs>
</ds:datastoreItem>
</file>

<file path=customXml/itemProps3.xml><?xml version="1.0" encoding="utf-8"?>
<ds:datastoreItem xmlns:ds="http://schemas.openxmlformats.org/officeDocument/2006/customXml" ds:itemID="{B565BFED-8E6F-4D61-9435-3A9EB97BCD2C}">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Blankt ark Stående A4 (engelsk)</Template>
  <TotalTime>2</TotalTime>
  <Pages>6</Pages>
  <Words>1093</Words>
  <Characters>6321</Characters>
  <Application>Microsoft Office Word</Application>
  <DocSecurity>0</DocSecurity>
  <Lines>52</Lines>
  <Paragraphs>14</Paragraphs>
  <ScaleCrop>false</ScaleCrop>
  <HeadingPairs>
    <vt:vector size="2" baseType="variant">
      <vt:variant>
        <vt:lpstr>Tittel</vt:lpstr>
      </vt:variant>
      <vt:variant>
        <vt:i4>1</vt:i4>
      </vt:variant>
    </vt:vector>
  </HeadingPairs>
  <TitlesOfParts>
    <vt:vector size="1" baseType="lpstr">
      <vt:lpstr>Bilag 5 - Request for Visit</vt:lpstr>
    </vt:vector>
  </TitlesOfParts>
  <Manager>aserranokrist@mil.no</Manager>
  <Company>Forsvaret</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5 - Request for Visit</dc:title>
  <dc:creator>OK Kolseth</dc:creator>
  <cp:lastModifiedBy>Jørgensen, Marie Louise Boslev</cp:lastModifiedBy>
  <cp:revision>8</cp:revision>
  <cp:lastPrinted>2017-03-16T11:08:00Z</cp:lastPrinted>
  <dcterms:created xsi:type="dcterms:W3CDTF">2024-07-06T07:46:00Z</dcterms:created>
  <dcterms:modified xsi:type="dcterms:W3CDTF">2024-10-14T07:48:00Z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Språk">
    <vt:lpwstr>ENGELSK</vt:lpwstr>
  </property>
  <property fmtid="{D5CDD505-2E9C-101B-9397-08002B2CF9AE}" pid="4" name="Avdeling">
    <vt:lpwstr>VSHSB</vt:lpwstr>
  </property>
  <property fmtid="{D5CDD505-2E9C-101B-9397-08002B2CF9AE}" pid="5" name="ContentTypeId">
    <vt:lpwstr>0x010100F5CA2C5D16E28845B08E2428319E593E</vt:lpwstr>
  </property>
  <property fmtid="{D5CDD505-2E9C-101B-9397-08002B2CF9AE}" pid="6" name="IntranetMMSikkerhet">
    <vt:lpwstr>1;#UGRADERT|d00673f2-4025-410d-80f3-e4b359da56af</vt:lpwstr>
  </property>
  <property fmtid="{D5CDD505-2E9C-101B-9397-08002B2CF9AE}" pid="7" name="Order">
    <vt:r8>2300</vt:r8>
  </property>
  <property fmtid="{D5CDD505-2E9C-101B-9397-08002B2CF9AE}" pid="8" name="xd_ProgID">
    <vt:lpwstr/>
  </property>
  <property fmtid="{D5CDD505-2E9C-101B-9397-08002B2CF9AE}" pid="9" name="Malverk">
    <vt:lpwstr/>
  </property>
  <property fmtid="{D5CDD505-2E9C-101B-9397-08002B2CF9AE}" pid="10" name="TemplateUrl">
    <vt:lpwstr/>
  </property>
  <property fmtid="{D5CDD505-2E9C-101B-9397-08002B2CF9AE}" pid="11" name="FLO_Termer">
    <vt:lpwstr>4666;#Driftsanskaffelser|85dd21f2-d266-4d30-af1b-366637c1d19d</vt:lpwstr>
  </property>
  <property fmtid="{D5CDD505-2E9C-101B-9397-08002B2CF9AE}" pid="12" name="MSIP_Label_536d71ed-e286-42a1-8703-c1fd0ea2549c_Enabled">
    <vt:lpwstr>true</vt:lpwstr>
  </property>
  <property fmtid="{D5CDD505-2E9C-101B-9397-08002B2CF9AE}" pid="13" name="MSIP_Label_536d71ed-e286-42a1-8703-c1fd0ea2549c_SetDate">
    <vt:lpwstr>2022-12-25T18:44:19Z</vt:lpwstr>
  </property>
  <property fmtid="{D5CDD505-2E9C-101B-9397-08002B2CF9AE}" pid="14" name="MSIP_Label_536d71ed-e286-42a1-8703-c1fd0ea2549c_Method">
    <vt:lpwstr>Privileged</vt:lpwstr>
  </property>
  <property fmtid="{D5CDD505-2E9C-101B-9397-08002B2CF9AE}" pid="15" name="MSIP_Label_536d71ed-e286-42a1-8703-c1fd0ea2549c_Name">
    <vt:lpwstr>Ugradert – kan deles fritt</vt:lpwstr>
  </property>
  <property fmtid="{D5CDD505-2E9C-101B-9397-08002B2CF9AE}" pid="16" name="MSIP_Label_536d71ed-e286-42a1-8703-c1fd0ea2549c_SiteId">
    <vt:lpwstr>1e0e6195-b5ec-427a-9cc1-db95904592f9</vt:lpwstr>
  </property>
  <property fmtid="{D5CDD505-2E9C-101B-9397-08002B2CF9AE}" pid="17" name="MSIP_Label_536d71ed-e286-42a1-8703-c1fd0ea2549c_ActionId">
    <vt:lpwstr>910e63db-3081-48d2-b745-b2d80cfc32ad</vt:lpwstr>
  </property>
  <property fmtid="{D5CDD505-2E9C-101B-9397-08002B2CF9AE}" pid="18" name="MSIP_Label_536d71ed-e286-42a1-8703-c1fd0ea2549c_ContentBits">
    <vt:lpwstr>0</vt:lpwstr>
  </property>
</Properties>
</file>